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2E" w:rsidRDefault="0029572E">
      <w:pPr>
        <w:tabs>
          <w:tab w:val="left" w:pos="5245"/>
        </w:tabs>
        <w:jc w:val="center"/>
        <w:rPr>
          <w:noProof/>
        </w:rPr>
      </w:pPr>
    </w:p>
    <w:p w:rsidR="0029572E" w:rsidRPr="00664686" w:rsidRDefault="0029572E" w:rsidP="0029572E">
      <w:pPr>
        <w:spacing w:after="120" w:line="240" w:lineRule="atLeast"/>
        <w:ind w:right="-2"/>
        <w:jc w:val="center"/>
        <w:rPr>
          <w:rFonts w:eastAsia="Calibri"/>
          <w:b/>
          <w:bCs/>
          <w:spacing w:val="44"/>
          <w:lang w:eastAsia="en-US"/>
        </w:rPr>
      </w:pPr>
      <w:r w:rsidRPr="00664686">
        <w:rPr>
          <w:rFonts w:ascii="Calibri" w:eastAsia="Calibri" w:hAnsi="Calibri"/>
          <w:b/>
          <w:noProof/>
          <w:sz w:val="28"/>
          <w:szCs w:val="28"/>
        </w:rPr>
        <w:drawing>
          <wp:inline distT="0" distB="0" distL="0" distR="0">
            <wp:extent cx="5715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72E" w:rsidRPr="00664686" w:rsidRDefault="0029572E" w:rsidP="0029572E">
      <w:pPr>
        <w:spacing w:after="120" w:line="240" w:lineRule="atLeast"/>
        <w:ind w:right="-2"/>
        <w:jc w:val="center"/>
        <w:rPr>
          <w:b/>
          <w:bCs/>
          <w:spacing w:val="26"/>
        </w:rPr>
      </w:pPr>
      <w:r w:rsidRPr="00664686">
        <w:rPr>
          <w:b/>
          <w:bCs/>
          <w:spacing w:val="26"/>
        </w:rPr>
        <w:t>РЕСПУБЛИКА КРЫМ</w:t>
      </w:r>
    </w:p>
    <w:p w:rsidR="0029572E" w:rsidRPr="00664686" w:rsidRDefault="0029572E" w:rsidP="0029572E">
      <w:pPr>
        <w:ind w:right="-2"/>
        <w:jc w:val="center"/>
        <w:rPr>
          <w:b/>
          <w:bCs/>
          <w:spacing w:val="26"/>
          <w:sz w:val="28"/>
          <w:szCs w:val="28"/>
        </w:rPr>
      </w:pPr>
      <w:r w:rsidRPr="00664686">
        <w:rPr>
          <w:b/>
          <w:bCs/>
          <w:spacing w:val="26"/>
          <w:sz w:val="28"/>
          <w:szCs w:val="28"/>
        </w:rPr>
        <w:t>МИНИСТЕРСТВО ОБРАЗОВАНИЯ, НАУКИ И МОЛОДЕЖИ</w:t>
      </w:r>
    </w:p>
    <w:p w:rsidR="0029572E" w:rsidRPr="00664686" w:rsidRDefault="0029572E" w:rsidP="0029572E">
      <w:pPr>
        <w:ind w:right="-2"/>
        <w:jc w:val="center"/>
        <w:rPr>
          <w:b/>
          <w:bCs/>
          <w:spacing w:val="26"/>
          <w:sz w:val="16"/>
          <w:szCs w:val="16"/>
        </w:rPr>
      </w:pPr>
    </w:p>
    <w:p w:rsidR="0029572E" w:rsidRPr="00664686" w:rsidRDefault="0029572E" w:rsidP="0029572E">
      <w:pPr>
        <w:autoSpaceDE w:val="0"/>
        <w:autoSpaceDN w:val="0"/>
        <w:ind w:right="-2"/>
        <w:jc w:val="center"/>
        <w:rPr>
          <w:b/>
          <w:bCs/>
          <w:spacing w:val="26"/>
        </w:rPr>
      </w:pPr>
      <w:r w:rsidRPr="00664686">
        <w:rPr>
          <w:b/>
          <w:bCs/>
          <w:spacing w:val="26"/>
        </w:rPr>
        <w:t>(МИНОБРАЗОВАНИЯ КРЫМА)</w:t>
      </w:r>
    </w:p>
    <w:p w:rsidR="0029572E" w:rsidRPr="00664686" w:rsidRDefault="0029572E" w:rsidP="0029572E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28"/>
          <w:szCs w:val="28"/>
        </w:rPr>
      </w:pPr>
    </w:p>
    <w:p w:rsidR="0029572E" w:rsidRPr="00664686" w:rsidRDefault="0029572E" w:rsidP="0029572E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36"/>
          <w:szCs w:val="36"/>
        </w:rPr>
      </w:pPr>
      <w:r w:rsidRPr="00664686">
        <w:rPr>
          <w:b/>
          <w:spacing w:val="20"/>
          <w:sz w:val="36"/>
          <w:szCs w:val="36"/>
        </w:rPr>
        <w:t>П Р И К А З</w:t>
      </w:r>
    </w:p>
    <w:p w:rsidR="0029572E" w:rsidRPr="00664686" w:rsidRDefault="0029572E" w:rsidP="0029572E">
      <w:pPr>
        <w:ind w:right="-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ook w:val="0000"/>
      </w:tblPr>
      <w:tblGrid>
        <w:gridCol w:w="3366"/>
        <w:gridCol w:w="3190"/>
        <w:gridCol w:w="3191"/>
      </w:tblGrid>
      <w:tr w:rsidR="0029572E" w:rsidRPr="00664686" w:rsidTr="000B3AF5">
        <w:tc>
          <w:tcPr>
            <w:tcW w:w="3366" w:type="dxa"/>
          </w:tcPr>
          <w:p w:rsidR="0029572E" w:rsidRPr="00664686" w:rsidRDefault="00236102" w:rsidP="000B3AF5">
            <w:pPr>
              <w:ind w:right="-2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01.12</w:t>
            </w:r>
            <w:r w:rsidR="00BD7989" w:rsidRPr="00664686">
              <w:rPr>
                <w:b/>
                <w:sz w:val="28"/>
                <w:szCs w:val="28"/>
                <w:lang w:val="uk-UA"/>
              </w:rPr>
              <w:t>.</w:t>
            </w:r>
            <w:r w:rsidR="0029572E" w:rsidRPr="00664686">
              <w:rPr>
                <w:b/>
                <w:sz w:val="28"/>
                <w:szCs w:val="28"/>
                <w:lang w:val="uk-UA"/>
              </w:rPr>
              <w:t xml:space="preserve">2015 </w:t>
            </w:r>
          </w:p>
        </w:tc>
        <w:tc>
          <w:tcPr>
            <w:tcW w:w="3190" w:type="dxa"/>
          </w:tcPr>
          <w:p w:rsidR="0029572E" w:rsidRPr="00664686" w:rsidRDefault="0029572E" w:rsidP="000B3AF5">
            <w:pPr>
              <w:ind w:right="-2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29572E" w:rsidRPr="00664686" w:rsidRDefault="0029572E" w:rsidP="00236102">
            <w:pPr>
              <w:ind w:right="-2"/>
              <w:jc w:val="right"/>
              <w:rPr>
                <w:b/>
                <w:sz w:val="28"/>
                <w:szCs w:val="28"/>
                <w:lang w:val="uk-UA"/>
              </w:rPr>
            </w:pPr>
            <w:r w:rsidRPr="00664686">
              <w:rPr>
                <w:b/>
                <w:sz w:val="28"/>
                <w:szCs w:val="28"/>
                <w:lang w:val="uk-UA"/>
              </w:rPr>
              <w:t>№</w:t>
            </w:r>
            <w:r w:rsidR="00BD7989" w:rsidRPr="00664686">
              <w:rPr>
                <w:b/>
                <w:sz w:val="28"/>
                <w:szCs w:val="28"/>
                <w:lang w:val="uk-UA"/>
              </w:rPr>
              <w:t xml:space="preserve"> </w:t>
            </w:r>
            <w:r w:rsidR="00236102">
              <w:rPr>
                <w:b/>
                <w:sz w:val="28"/>
                <w:szCs w:val="28"/>
                <w:lang w:val="uk-UA"/>
              </w:rPr>
              <w:t>1237</w:t>
            </w:r>
          </w:p>
        </w:tc>
      </w:tr>
      <w:tr w:rsidR="0029572E" w:rsidRPr="00664686" w:rsidTr="000B3AF5">
        <w:trPr>
          <w:trHeight w:val="209"/>
        </w:trPr>
        <w:tc>
          <w:tcPr>
            <w:tcW w:w="3366" w:type="dxa"/>
          </w:tcPr>
          <w:p w:rsidR="0029572E" w:rsidRPr="00664686" w:rsidRDefault="0029572E" w:rsidP="000B3AF5">
            <w:pPr>
              <w:ind w:right="-2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29572E" w:rsidRPr="00664686" w:rsidRDefault="0029572E" w:rsidP="000B3AF5">
            <w:pPr>
              <w:ind w:right="-2"/>
              <w:jc w:val="center"/>
              <w:rPr>
                <w:sz w:val="28"/>
                <w:szCs w:val="28"/>
                <w:lang w:val="uk-UA"/>
              </w:rPr>
            </w:pPr>
            <w:r w:rsidRPr="00664686">
              <w:rPr>
                <w:sz w:val="28"/>
                <w:szCs w:val="28"/>
                <w:lang w:val="uk-UA"/>
              </w:rPr>
              <w:t>г. Симферополь</w:t>
            </w:r>
          </w:p>
        </w:tc>
        <w:tc>
          <w:tcPr>
            <w:tcW w:w="3191" w:type="dxa"/>
          </w:tcPr>
          <w:p w:rsidR="0029572E" w:rsidRPr="00664686" w:rsidRDefault="0029572E" w:rsidP="000B3AF5">
            <w:pPr>
              <w:ind w:right="-2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29572E" w:rsidRPr="00664686" w:rsidRDefault="0029572E" w:rsidP="0029572E">
      <w:pPr>
        <w:rPr>
          <w:sz w:val="28"/>
          <w:szCs w:val="28"/>
        </w:rPr>
      </w:pPr>
    </w:p>
    <w:p w:rsidR="009830FE" w:rsidRPr="00664686" w:rsidRDefault="009830FE">
      <w:pPr>
        <w:tabs>
          <w:tab w:val="left" w:pos="5245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:rsidR="0029572E" w:rsidRPr="00664686" w:rsidRDefault="00831062" w:rsidP="00E02D7F">
      <w:pPr>
        <w:pStyle w:val="1"/>
        <w:tabs>
          <w:tab w:val="left" w:pos="142"/>
        </w:tabs>
        <w:spacing w:before="0" w:line="240" w:lineRule="auto"/>
        <w:ind w:right="5330" w:firstLine="0"/>
        <w:rPr>
          <w:i/>
          <w:szCs w:val="28"/>
        </w:rPr>
      </w:pPr>
      <w:r w:rsidRPr="00664686">
        <w:rPr>
          <w:i/>
          <w:szCs w:val="28"/>
        </w:rPr>
        <w:t>О</w:t>
      </w:r>
      <w:r w:rsidR="00F4222C" w:rsidRPr="00664686">
        <w:rPr>
          <w:i/>
          <w:szCs w:val="28"/>
        </w:rPr>
        <w:t>б организации а</w:t>
      </w:r>
      <w:r w:rsidR="003B361F" w:rsidRPr="00664686">
        <w:rPr>
          <w:i/>
          <w:szCs w:val="28"/>
        </w:rPr>
        <w:t>ккредитации</w:t>
      </w:r>
    </w:p>
    <w:p w:rsidR="0029572E" w:rsidRPr="00664686" w:rsidRDefault="003B361F" w:rsidP="00E02D7F">
      <w:pPr>
        <w:pStyle w:val="1"/>
        <w:spacing w:before="0" w:line="240" w:lineRule="auto"/>
        <w:ind w:right="5330" w:firstLine="0"/>
        <w:rPr>
          <w:i/>
          <w:szCs w:val="28"/>
        </w:rPr>
      </w:pPr>
      <w:r w:rsidRPr="00664686">
        <w:rPr>
          <w:i/>
          <w:szCs w:val="28"/>
        </w:rPr>
        <w:t xml:space="preserve">граждан в качестве общественных наблюдателей </w:t>
      </w:r>
      <w:r w:rsidR="00F4222C" w:rsidRPr="00664686">
        <w:rPr>
          <w:i/>
          <w:szCs w:val="28"/>
        </w:rPr>
        <w:t xml:space="preserve">на территории </w:t>
      </w:r>
    </w:p>
    <w:p w:rsidR="00CC4926" w:rsidRPr="00664686" w:rsidRDefault="0029572E" w:rsidP="00E02D7F">
      <w:pPr>
        <w:pStyle w:val="1"/>
        <w:spacing w:before="0" w:line="240" w:lineRule="auto"/>
        <w:ind w:right="5330" w:firstLine="0"/>
        <w:rPr>
          <w:i/>
          <w:szCs w:val="28"/>
        </w:rPr>
      </w:pPr>
      <w:r w:rsidRPr="00664686">
        <w:rPr>
          <w:i/>
          <w:szCs w:val="28"/>
        </w:rPr>
        <w:t>Республики Крым</w:t>
      </w:r>
    </w:p>
    <w:p w:rsidR="00F4222C" w:rsidRPr="00664686" w:rsidRDefault="00F4222C" w:rsidP="00F4222C"/>
    <w:p w:rsidR="009830FE" w:rsidRPr="00664686" w:rsidRDefault="003B361F" w:rsidP="00942AE5">
      <w:pPr>
        <w:pStyle w:val="1"/>
        <w:spacing w:before="0" w:line="259" w:lineRule="auto"/>
      </w:pPr>
      <w:r w:rsidRPr="00664686">
        <w:t xml:space="preserve">В соответствии с приказом Министерства образования и науки </w:t>
      </w:r>
      <w:r w:rsidR="00AE6ADA" w:rsidRPr="00664686">
        <w:t>Р</w:t>
      </w:r>
      <w:r w:rsidR="00942AE5" w:rsidRPr="00664686">
        <w:t xml:space="preserve">оссийской </w:t>
      </w:r>
      <w:r w:rsidR="00AE6ADA" w:rsidRPr="00664686">
        <w:t>Ф</w:t>
      </w:r>
      <w:r w:rsidR="00942AE5" w:rsidRPr="00664686">
        <w:t>едерации</w:t>
      </w:r>
      <w:r w:rsidR="00E9176C">
        <w:t xml:space="preserve"> </w:t>
      </w:r>
      <w:r w:rsidRPr="00664686">
        <w:t>от</w:t>
      </w:r>
      <w:r w:rsidR="00A25FED" w:rsidRPr="00664686">
        <w:t xml:space="preserve"> 28.06</w:t>
      </w:r>
      <w:r w:rsidRPr="00664686">
        <w:t>.201</w:t>
      </w:r>
      <w:r w:rsidR="0029572E" w:rsidRPr="00664686">
        <w:t>3</w:t>
      </w:r>
      <w:r w:rsidR="00A25FED" w:rsidRPr="00664686">
        <w:t xml:space="preserve"> №491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 и с целью организации проведения аккредитации граждан в качестве общественных наблюдателей при проведении государственной итоговой аттестации  и всеросси</w:t>
      </w:r>
      <w:r w:rsidR="00A25FED" w:rsidRPr="00664686">
        <w:t>й</w:t>
      </w:r>
      <w:r w:rsidR="00A25FED" w:rsidRPr="00664686">
        <w:t>ской олимпиады школьников</w:t>
      </w:r>
      <w:r w:rsidR="008330C5">
        <w:t xml:space="preserve"> </w:t>
      </w:r>
      <w:r w:rsidR="00A246D5" w:rsidRPr="00664686">
        <w:t xml:space="preserve">(далее </w:t>
      </w:r>
      <w:r w:rsidR="00485A90" w:rsidRPr="00664686">
        <w:t xml:space="preserve">- </w:t>
      </w:r>
      <w:r w:rsidR="00A246D5" w:rsidRPr="00664686">
        <w:t>общественные наблюдатели)</w:t>
      </w:r>
    </w:p>
    <w:p w:rsidR="00DA5229" w:rsidRPr="00664686" w:rsidRDefault="00DA5229" w:rsidP="00DA5229"/>
    <w:p w:rsidR="009830FE" w:rsidRPr="00664686" w:rsidRDefault="009830FE">
      <w:pPr>
        <w:pStyle w:val="a6"/>
        <w:spacing w:line="312" w:lineRule="auto"/>
        <w:ind w:firstLine="0"/>
        <w:jc w:val="center"/>
        <w:rPr>
          <w:b/>
        </w:rPr>
      </w:pPr>
      <w:r w:rsidRPr="00664686">
        <w:rPr>
          <w:b/>
        </w:rPr>
        <w:t>ПРИКАЗЫВАЮ:</w:t>
      </w:r>
    </w:p>
    <w:p w:rsidR="00A25FED" w:rsidRPr="00664686" w:rsidRDefault="00A25FED">
      <w:pPr>
        <w:pStyle w:val="a6"/>
        <w:spacing w:line="312" w:lineRule="auto"/>
        <w:ind w:firstLine="0"/>
        <w:jc w:val="center"/>
        <w:rPr>
          <w:b/>
        </w:rPr>
      </w:pPr>
    </w:p>
    <w:p w:rsidR="006945C0" w:rsidRPr="00664686" w:rsidRDefault="006B1C99" w:rsidP="007A5A8D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664686">
        <w:t>Установить, что</w:t>
      </w:r>
      <w:r w:rsidR="00E9176C">
        <w:t xml:space="preserve"> </w:t>
      </w:r>
      <w:r w:rsidRPr="00664686">
        <w:t>а</w:t>
      </w:r>
      <w:r w:rsidR="006945C0" w:rsidRPr="00664686">
        <w:t>ккредитаци</w:t>
      </w:r>
      <w:r w:rsidR="00F47588" w:rsidRPr="00664686">
        <w:t>ю</w:t>
      </w:r>
      <w:r w:rsidR="006945C0" w:rsidRPr="00664686">
        <w:t xml:space="preserve"> граждан в качестве общественных наблюд</w:t>
      </w:r>
      <w:r w:rsidR="006945C0" w:rsidRPr="00664686">
        <w:t>а</w:t>
      </w:r>
      <w:r w:rsidR="006945C0" w:rsidRPr="00664686">
        <w:t xml:space="preserve">телей </w:t>
      </w:r>
      <w:r w:rsidR="001F6DF2" w:rsidRPr="00664686">
        <w:t xml:space="preserve">при проведении </w:t>
      </w:r>
      <w:r w:rsidR="006945C0" w:rsidRPr="00664686">
        <w:t>государственн</w:t>
      </w:r>
      <w:r w:rsidR="001F6DF2" w:rsidRPr="00664686">
        <w:t>ой</w:t>
      </w:r>
      <w:r w:rsidR="00E9176C">
        <w:t xml:space="preserve"> </w:t>
      </w:r>
      <w:r w:rsidR="006945C0" w:rsidRPr="00664686">
        <w:t>итогов</w:t>
      </w:r>
      <w:r w:rsidR="006C45BF" w:rsidRPr="00664686">
        <w:t>ой</w:t>
      </w:r>
      <w:r w:rsidR="006945C0" w:rsidRPr="00664686">
        <w:t xml:space="preserve"> аттестаци</w:t>
      </w:r>
      <w:r w:rsidR="006C45BF" w:rsidRPr="00664686">
        <w:t>и</w:t>
      </w:r>
      <w:r w:rsidR="006945C0" w:rsidRPr="00664686">
        <w:t xml:space="preserve"> обучающихся, осв</w:t>
      </w:r>
      <w:r w:rsidR="006945C0" w:rsidRPr="00664686">
        <w:t>о</w:t>
      </w:r>
      <w:r w:rsidR="006945C0" w:rsidRPr="00664686">
        <w:t xml:space="preserve">ивших образовательные программы </w:t>
      </w:r>
      <w:r w:rsidR="00A25FED" w:rsidRPr="00664686">
        <w:t xml:space="preserve">основного общего и </w:t>
      </w:r>
      <w:r w:rsidR="006945C0" w:rsidRPr="00664686">
        <w:t>среднего общего образ</w:t>
      </w:r>
      <w:r w:rsidR="006945C0" w:rsidRPr="00664686">
        <w:t>о</w:t>
      </w:r>
      <w:r w:rsidR="006945C0" w:rsidRPr="00664686">
        <w:t>вания, в форме единого государственного экзамена</w:t>
      </w:r>
      <w:r w:rsidR="004B4202" w:rsidRPr="00664686">
        <w:t>,</w:t>
      </w:r>
      <w:r w:rsidR="00A25FED" w:rsidRPr="00664686">
        <w:t xml:space="preserve"> госуд</w:t>
      </w:r>
      <w:r w:rsidR="001866D8" w:rsidRPr="00664686">
        <w:t>арственного выпускного экзамена</w:t>
      </w:r>
      <w:r w:rsidR="004B4202" w:rsidRPr="00664686">
        <w:t xml:space="preserve"> и основного государственного экзамена</w:t>
      </w:r>
      <w:r w:rsidR="001866D8" w:rsidRPr="00664686">
        <w:t xml:space="preserve">, а также </w:t>
      </w:r>
      <w:r w:rsidR="001F6DF2" w:rsidRPr="00664686">
        <w:t>всероссийск</w:t>
      </w:r>
      <w:r w:rsidR="006C45BF" w:rsidRPr="00664686">
        <w:t>ой</w:t>
      </w:r>
      <w:r w:rsidR="001F6DF2" w:rsidRPr="00664686">
        <w:t xml:space="preserve"> оли</w:t>
      </w:r>
      <w:r w:rsidR="001F6DF2" w:rsidRPr="00664686">
        <w:t>м</w:t>
      </w:r>
      <w:r w:rsidR="001F6DF2" w:rsidRPr="00664686">
        <w:t>п</w:t>
      </w:r>
      <w:r w:rsidR="006C45BF" w:rsidRPr="00664686">
        <w:t>и</w:t>
      </w:r>
      <w:r w:rsidR="001F6DF2" w:rsidRPr="00664686">
        <w:t>ад</w:t>
      </w:r>
      <w:r w:rsidR="006C45BF" w:rsidRPr="00664686">
        <w:t>ы</w:t>
      </w:r>
      <w:r w:rsidR="001F6DF2" w:rsidRPr="00664686">
        <w:t xml:space="preserve"> школьников</w:t>
      </w:r>
      <w:r w:rsidR="00E9176C">
        <w:t xml:space="preserve"> </w:t>
      </w:r>
      <w:r w:rsidR="009F428A" w:rsidRPr="00664686">
        <w:t xml:space="preserve">из числа </w:t>
      </w:r>
      <w:r w:rsidR="00A246D5" w:rsidRPr="00664686">
        <w:t>граждан</w:t>
      </w:r>
      <w:r w:rsidR="001F6DF2" w:rsidRPr="00664686">
        <w:t xml:space="preserve">, в т.ч. </w:t>
      </w:r>
      <w:r w:rsidR="009F428A" w:rsidRPr="00664686">
        <w:t>представителей органов государстве</w:t>
      </w:r>
      <w:r w:rsidR="009F428A" w:rsidRPr="00664686">
        <w:t>н</w:t>
      </w:r>
      <w:r w:rsidR="009F428A" w:rsidRPr="00664686">
        <w:t>ной власти и органов местного самоуправления, средств массовой информации, общественных объединений и организаций</w:t>
      </w:r>
      <w:r w:rsidRPr="00664686">
        <w:t xml:space="preserve">, </w:t>
      </w:r>
      <w:r w:rsidR="00A246D5" w:rsidRPr="00664686">
        <w:t>родительской о</w:t>
      </w:r>
      <w:r w:rsidR="006C45BF" w:rsidRPr="00664686">
        <w:t>б</w:t>
      </w:r>
      <w:r w:rsidR="00A246D5" w:rsidRPr="00664686">
        <w:t xml:space="preserve">щественности </w:t>
      </w:r>
      <w:r w:rsidR="004F10DE" w:rsidRPr="00664686">
        <w:t>осущ</w:t>
      </w:r>
      <w:r w:rsidR="004F10DE" w:rsidRPr="00664686">
        <w:t>е</w:t>
      </w:r>
      <w:r w:rsidR="004F10DE" w:rsidRPr="00664686">
        <w:t xml:space="preserve">ствляет </w:t>
      </w:r>
      <w:r w:rsidR="00A246D5" w:rsidRPr="00664686">
        <w:t>М</w:t>
      </w:r>
      <w:r w:rsidR="006945C0" w:rsidRPr="00664686">
        <w:t>инистерство</w:t>
      </w:r>
      <w:r w:rsidR="00A246D5" w:rsidRPr="00664686">
        <w:t xml:space="preserve"> образования, науки и молодёжи Республики Крым</w:t>
      </w:r>
      <w:r w:rsidR="009F428A" w:rsidRPr="00664686">
        <w:t>.</w:t>
      </w:r>
    </w:p>
    <w:p w:rsidR="00B24B47" w:rsidRPr="00664686" w:rsidRDefault="00DF132F" w:rsidP="00294D57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664686">
        <w:t>Утвердить</w:t>
      </w:r>
      <w:r w:rsidR="00B24B47" w:rsidRPr="00664686">
        <w:t>:</w:t>
      </w:r>
    </w:p>
    <w:p w:rsidR="006019CB" w:rsidRPr="00664686" w:rsidRDefault="00B24B47" w:rsidP="00B24B47">
      <w:pPr>
        <w:pStyle w:val="a6"/>
        <w:tabs>
          <w:tab w:val="left" w:pos="851"/>
        </w:tabs>
        <w:ind w:firstLine="567"/>
        <w:jc w:val="both"/>
      </w:pPr>
      <w:r w:rsidRPr="00664686">
        <w:t>-</w:t>
      </w:r>
      <w:r w:rsidR="00BD7989" w:rsidRPr="00664686">
        <w:t xml:space="preserve">форму </w:t>
      </w:r>
      <w:r w:rsidR="00DF132F" w:rsidRPr="00664686">
        <w:t xml:space="preserve">удостоверения общественного наблюдателя </w:t>
      </w:r>
      <w:r w:rsidR="006019CB" w:rsidRPr="00664686">
        <w:t>при проведении госуда</w:t>
      </w:r>
      <w:r w:rsidR="006019CB" w:rsidRPr="00664686">
        <w:t>р</w:t>
      </w:r>
      <w:r w:rsidR="006019CB" w:rsidRPr="00664686">
        <w:t>ственной итоговой аттестации по образовательным программам основного общего и среднего общего образования</w:t>
      </w:r>
      <w:r w:rsidR="00F47588" w:rsidRPr="00664686">
        <w:t>(приложение 1)</w:t>
      </w:r>
      <w:r w:rsidR="006019CB" w:rsidRPr="00664686">
        <w:t>;</w:t>
      </w:r>
    </w:p>
    <w:p w:rsidR="006019CB" w:rsidRPr="00664686" w:rsidRDefault="006019CB" w:rsidP="006019CB">
      <w:pPr>
        <w:pStyle w:val="a6"/>
        <w:tabs>
          <w:tab w:val="left" w:pos="851"/>
        </w:tabs>
        <w:ind w:firstLine="567"/>
        <w:jc w:val="both"/>
      </w:pPr>
      <w:r w:rsidRPr="00664686">
        <w:t xml:space="preserve">- </w:t>
      </w:r>
      <w:r w:rsidR="00BD7989" w:rsidRPr="00664686">
        <w:t xml:space="preserve">форму </w:t>
      </w:r>
      <w:r w:rsidRPr="00664686">
        <w:t>удостоверения общественного наблюдателя при проведении</w:t>
      </w:r>
      <w:r w:rsidR="00E9176C">
        <w:t xml:space="preserve"> </w:t>
      </w:r>
      <w:r w:rsidR="006C5581" w:rsidRPr="00664686">
        <w:t>всеро</w:t>
      </w:r>
      <w:r w:rsidR="006C5581" w:rsidRPr="00664686">
        <w:t>с</w:t>
      </w:r>
      <w:r w:rsidR="006C5581" w:rsidRPr="00664686">
        <w:t xml:space="preserve">сийской олимпиады школьников </w:t>
      </w:r>
      <w:r w:rsidRPr="00664686">
        <w:t>(приложение 2);</w:t>
      </w:r>
    </w:p>
    <w:p w:rsidR="00F47588" w:rsidRPr="00664686" w:rsidRDefault="006019CB" w:rsidP="006019CB">
      <w:pPr>
        <w:ind w:firstLine="567"/>
        <w:jc w:val="both"/>
      </w:pPr>
      <w:r w:rsidRPr="00664686">
        <w:rPr>
          <w:sz w:val="28"/>
          <w:szCs w:val="28"/>
        </w:rPr>
        <w:lastRenderedPageBreak/>
        <w:t>-основные требования к изготовлению удостоверений общественного набл</w:t>
      </w:r>
      <w:r w:rsidRPr="00664686">
        <w:rPr>
          <w:sz w:val="28"/>
          <w:szCs w:val="28"/>
        </w:rPr>
        <w:t>ю</w:t>
      </w:r>
      <w:r w:rsidRPr="00664686">
        <w:rPr>
          <w:sz w:val="28"/>
          <w:szCs w:val="28"/>
        </w:rPr>
        <w:t>дателя (приложение 3);</w:t>
      </w:r>
    </w:p>
    <w:p w:rsidR="00F47588" w:rsidRPr="00664686" w:rsidRDefault="00F47588" w:rsidP="00B24B47">
      <w:pPr>
        <w:pStyle w:val="a6"/>
        <w:tabs>
          <w:tab w:val="left" w:pos="851"/>
        </w:tabs>
        <w:ind w:firstLine="567"/>
        <w:jc w:val="both"/>
      </w:pPr>
      <w:r w:rsidRPr="00664686">
        <w:t xml:space="preserve">- </w:t>
      </w:r>
      <w:r w:rsidR="00BD7989" w:rsidRPr="00664686">
        <w:t xml:space="preserve">форму </w:t>
      </w:r>
      <w:r w:rsidR="00FD791F" w:rsidRPr="00664686">
        <w:t>к</w:t>
      </w:r>
      <w:r w:rsidRPr="00664686">
        <w:t xml:space="preserve">ниги </w:t>
      </w:r>
      <w:r w:rsidR="002522CF">
        <w:t>регистрации заявлений граждан об</w:t>
      </w:r>
      <w:r w:rsidRPr="00664686">
        <w:t xml:space="preserve"> аккредитаци</w:t>
      </w:r>
      <w:r w:rsidR="002522CF">
        <w:t xml:space="preserve">и граждан </w:t>
      </w:r>
      <w:r w:rsidRPr="00664686">
        <w:t>в к</w:t>
      </w:r>
      <w:r w:rsidRPr="00664686">
        <w:t>а</w:t>
      </w:r>
      <w:r w:rsidRPr="00664686">
        <w:t xml:space="preserve">честве общественного наблюдателя </w:t>
      </w:r>
      <w:r w:rsidR="001F6DF2" w:rsidRPr="00664686">
        <w:t>(приложе</w:t>
      </w:r>
      <w:r w:rsidR="006019CB" w:rsidRPr="00664686">
        <w:t>ние 4</w:t>
      </w:r>
      <w:r w:rsidRPr="00664686">
        <w:t>);</w:t>
      </w:r>
    </w:p>
    <w:p w:rsidR="00F47588" w:rsidRPr="00664686" w:rsidRDefault="00B24B47" w:rsidP="00B24B47">
      <w:pPr>
        <w:pStyle w:val="a6"/>
        <w:tabs>
          <w:tab w:val="left" w:pos="851"/>
        </w:tabs>
        <w:ind w:firstLine="567"/>
        <w:jc w:val="both"/>
      </w:pPr>
      <w:r w:rsidRPr="00664686">
        <w:t xml:space="preserve">- </w:t>
      </w:r>
      <w:r w:rsidR="00BD7989" w:rsidRPr="00664686">
        <w:t xml:space="preserve">форму </w:t>
      </w:r>
      <w:r w:rsidR="00FD791F" w:rsidRPr="00664686">
        <w:t>в</w:t>
      </w:r>
      <w:r w:rsidR="00F47588" w:rsidRPr="00664686">
        <w:t>едомост</w:t>
      </w:r>
      <w:r w:rsidR="00B623C8" w:rsidRPr="00664686">
        <w:t>и</w:t>
      </w:r>
      <w:r w:rsidR="00F47588" w:rsidRPr="00664686">
        <w:t xml:space="preserve"> учета выдачи Удостоверений общественного наблюдателя </w:t>
      </w:r>
      <w:r w:rsidR="001F6DF2" w:rsidRPr="00664686">
        <w:t>(при</w:t>
      </w:r>
      <w:r w:rsidR="006019CB" w:rsidRPr="00664686">
        <w:t>ложение 5</w:t>
      </w:r>
      <w:r w:rsidR="00F47588" w:rsidRPr="00664686">
        <w:t>)</w:t>
      </w:r>
      <w:r w:rsidR="001866D8" w:rsidRPr="00664686">
        <w:t>;</w:t>
      </w:r>
    </w:p>
    <w:p w:rsidR="00F47588" w:rsidRDefault="00F47588" w:rsidP="00F47588">
      <w:pPr>
        <w:pStyle w:val="a6"/>
        <w:tabs>
          <w:tab w:val="left" w:pos="851"/>
        </w:tabs>
        <w:ind w:firstLine="567"/>
        <w:jc w:val="both"/>
      </w:pPr>
      <w:r w:rsidRPr="00664686">
        <w:t xml:space="preserve">- </w:t>
      </w:r>
      <w:r w:rsidR="00BD7989" w:rsidRPr="00664686">
        <w:t xml:space="preserve">формы </w:t>
      </w:r>
      <w:r w:rsidR="00FD791F" w:rsidRPr="00664686">
        <w:t>заявлени</w:t>
      </w:r>
      <w:r w:rsidR="00BD7989" w:rsidRPr="00664686">
        <w:t>й</w:t>
      </w:r>
      <w:r w:rsidR="00E9176C">
        <w:t xml:space="preserve"> </w:t>
      </w:r>
      <w:r w:rsidR="002522CF">
        <w:t>об</w:t>
      </w:r>
      <w:r w:rsidRPr="00664686">
        <w:t xml:space="preserve"> аккредитаци</w:t>
      </w:r>
      <w:r w:rsidR="002522CF">
        <w:t>и граждан</w:t>
      </w:r>
      <w:r w:rsidRPr="00664686">
        <w:t xml:space="preserve"> в качестве общественного н</w:t>
      </w:r>
      <w:r w:rsidRPr="00664686">
        <w:t>а</w:t>
      </w:r>
      <w:r w:rsidRPr="00664686">
        <w:t xml:space="preserve">блюдателя (приложение </w:t>
      </w:r>
      <w:r w:rsidR="006019CB" w:rsidRPr="00664686">
        <w:t>6</w:t>
      </w:r>
      <w:r w:rsidR="00BD7989" w:rsidRPr="00664686">
        <w:t>,</w:t>
      </w:r>
      <w:r w:rsidR="00A102ED">
        <w:t xml:space="preserve"> </w:t>
      </w:r>
      <w:r w:rsidR="00BD7989" w:rsidRPr="00664686">
        <w:t>7</w:t>
      </w:r>
      <w:r w:rsidR="00297343">
        <w:t>);</w:t>
      </w:r>
    </w:p>
    <w:p w:rsidR="00297343" w:rsidRPr="00664686" w:rsidRDefault="00297343" w:rsidP="00F47588">
      <w:pPr>
        <w:pStyle w:val="a6"/>
        <w:tabs>
          <w:tab w:val="left" w:pos="851"/>
        </w:tabs>
        <w:ind w:firstLine="567"/>
        <w:jc w:val="both"/>
      </w:pPr>
      <w:r>
        <w:t xml:space="preserve">- </w:t>
      </w:r>
      <w:r w:rsidRPr="0028631C">
        <w:t xml:space="preserve">форму согласия на </w:t>
      </w:r>
      <w:r w:rsidR="0028631C" w:rsidRPr="0028631C">
        <w:t>обработку</w:t>
      </w:r>
      <w:r w:rsidR="0028631C">
        <w:t xml:space="preserve"> персональных данных (приложение 8).</w:t>
      </w:r>
    </w:p>
    <w:p w:rsidR="004027AC" w:rsidRPr="00664686" w:rsidRDefault="001866D8" w:rsidP="00294D57">
      <w:pPr>
        <w:pStyle w:val="af1"/>
        <w:numPr>
          <w:ilvl w:val="0"/>
          <w:numId w:val="6"/>
        </w:numPr>
        <w:tabs>
          <w:tab w:val="clear" w:pos="3054"/>
          <w:tab w:val="left" w:pos="851"/>
        </w:tabs>
        <w:ind w:left="0" w:firstLine="567"/>
        <w:jc w:val="both"/>
        <w:rPr>
          <w:sz w:val="28"/>
          <w:szCs w:val="28"/>
        </w:rPr>
      </w:pPr>
      <w:r w:rsidRPr="00664686">
        <w:rPr>
          <w:sz w:val="28"/>
          <w:szCs w:val="28"/>
        </w:rPr>
        <w:t>Государственному бюджетному образовательному учреждению дополн</w:t>
      </w:r>
      <w:r w:rsidRPr="00664686">
        <w:rPr>
          <w:sz w:val="28"/>
          <w:szCs w:val="28"/>
        </w:rPr>
        <w:t>и</w:t>
      </w:r>
      <w:r w:rsidRPr="00664686">
        <w:rPr>
          <w:sz w:val="28"/>
          <w:szCs w:val="28"/>
        </w:rPr>
        <w:t>тельного профессионального образования Республики Крым «Крымский респу</w:t>
      </w:r>
      <w:r w:rsidRPr="00664686">
        <w:rPr>
          <w:sz w:val="28"/>
          <w:szCs w:val="28"/>
        </w:rPr>
        <w:t>б</w:t>
      </w:r>
      <w:r w:rsidRPr="00664686">
        <w:rPr>
          <w:sz w:val="28"/>
          <w:szCs w:val="28"/>
        </w:rPr>
        <w:t>ликанский институт постдипломного педагогического образования» (далее – КРИППО) (Рудяков А.Н.)</w:t>
      </w:r>
      <w:r w:rsidR="004027AC" w:rsidRPr="00664686">
        <w:rPr>
          <w:sz w:val="28"/>
          <w:szCs w:val="28"/>
        </w:rPr>
        <w:t>:</w:t>
      </w:r>
    </w:p>
    <w:p w:rsidR="00EF742D" w:rsidRPr="00664686" w:rsidRDefault="007E5AFB" w:rsidP="004027AC">
      <w:pPr>
        <w:pStyle w:val="a6"/>
        <w:numPr>
          <w:ilvl w:val="1"/>
          <w:numId w:val="6"/>
        </w:numPr>
        <w:tabs>
          <w:tab w:val="left" w:pos="851"/>
        </w:tabs>
        <w:ind w:left="0" w:firstLine="567"/>
        <w:jc w:val="both"/>
      </w:pPr>
      <w:r w:rsidRPr="00664686">
        <w:t>Опред</w:t>
      </w:r>
      <w:bookmarkStart w:id="0" w:name="_GoBack"/>
      <w:bookmarkEnd w:id="0"/>
      <w:r w:rsidRPr="00664686">
        <w:t>ел</w:t>
      </w:r>
      <w:r w:rsidR="00725B8B" w:rsidRPr="00664686">
        <w:t>и</w:t>
      </w:r>
      <w:r w:rsidRPr="00664686">
        <w:t xml:space="preserve">ть должностное лицо </w:t>
      </w:r>
      <w:r w:rsidR="004E64F9" w:rsidRPr="00664686">
        <w:t>в учреждении</w:t>
      </w:r>
      <w:r w:rsidRPr="00664686">
        <w:t xml:space="preserve">, ответственное за приём </w:t>
      </w:r>
      <w:r w:rsidR="003E1084" w:rsidRPr="00664686">
        <w:t xml:space="preserve">и регистрацию </w:t>
      </w:r>
      <w:r w:rsidRPr="00664686">
        <w:t xml:space="preserve">заявлений </w:t>
      </w:r>
      <w:r w:rsidR="009A28AE">
        <w:t xml:space="preserve">об аккредитации </w:t>
      </w:r>
      <w:r w:rsidR="009A28AE" w:rsidRPr="00664686">
        <w:t>граждан</w:t>
      </w:r>
      <w:r w:rsidR="003E1084" w:rsidRPr="00664686">
        <w:t xml:space="preserve"> в качестве общественн</w:t>
      </w:r>
      <w:r w:rsidR="006C5581" w:rsidRPr="00664686">
        <w:t>ых</w:t>
      </w:r>
      <w:r w:rsidR="003E1084" w:rsidRPr="00664686">
        <w:t xml:space="preserve"> н</w:t>
      </w:r>
      <w:r w:rsidR="003E1084" w:rsidRPr="00664686">
        <w:t>а</w:t>
      </w:r>
      <w:r w:rsidR="003E1084" w:rsidRPr="00664686">
        <w:t>блюдател</w:t>
      </w:r>
      <w:r w:rsidR="006C5581" w:rsidRPr="00664686">
        <w:t>ей.</w:t>
      </w:r>
    </w:p>
    <w:p w:rsidR="007E5AFB" w:rsidRPr="00664686" w:rsidRDefault="008330C5" w:rsidP="004027AC">
      <w:pPr>
        <w:pStyle w:val="a6"/>
        <w:numPr>
          <w:ilvl w:val="1"/>
          <w:numId w:val="6"/>
        </w:numPr>
        <w:tabs>
          <w:tab w:val="left" w:pos="851"/>
        </w:tabs>
        <w:ind w:left="0" w:firstLine="567"/>
        <w:jc w:val="both"/>
      </w:pPr>
      <w:r>
        <w:t>Д</w:t>
      </w:r>
      <w:r w:rsidRPr="00664686">
        <w:t>о 20</w:t>
      </w:r>
      <w:r>
        <w:t xml:space="preserve"> </w:t>
      </w:r>
      <w:r w:rsidRPr="00664686">
        <w:t xml:space="preserve">декабря 2015 года </w:t>
      </w:r>
      <w:r>
        <w:t>у</w:t>
      </w:r>
      <w:r w:rsidR="007E5AFB" w:rsidRPr="00664686">
        <w:t>стан</w:t>
      </w:r>
      <w:r w:rsidR="00725B8B" w:rsidRPr="00664686">
        <w:t>о</w:t>
      </w:r>
      <w:r w:rsidR="00B3032D" w:rsidRPr="00664686">
        <w:t>вить</w:t>
      </w:r>
      <w:r w:rsidR="007E5AFB" w:rsidRPr="00664686">
        <w:t xml:space="preserve"> график приёма заявлений </w:t>
      </w:r>
      <w:r w:rsidR="002522CF">
        <w:t xml:space="preserve"> об</w:t>
      </w:r>
      <w:r w:rsidR="005142F9" w:rsidRPr="00664686">
        <w:t xml:space="preserve"> а</w:t>
      </w:r>
      <w:r w:rsidR="005142F9" w:rsidRPr="00664686">
        <w:t>к</w:t>
      </w:r>
      <w:r w:rsidR="005142F9" w:rsidRPr="00664686">
        <w:t>кредитаци</w:t>
      </w:r>
      <w:r w:rsidR="002522CF">
        <w:t>и</w:t>
      </w:r>
      <w:r w:rsidR="005142F9" w:rsidRPr="00664686">
        <w:t xml:space="preserve"> </w:t>
      </w:r>
      <w:r w:rsidR="002522CF">
        <w:t xml:space="preserve">граждан </w:t>
      </w:r>
      <w:r w:rsidR="005142F9" w:rsidRPr="00664686">
        <w:t xml:space="preserve">в качестве общественных наблюдателей </w:t>
      </w:r>
      <w:r w:rsidR="007E5AFB" w:rsidRPr="00664686">
        <w:t>и разме</w:t>
      </w:r>
      <w:r w:rsidR="00725B8B" w:rsidRPr="00664686">
        <w:t>сти</w:t>
      </w:r>
      <w:r w:rsidR="00B3032D" w:rsidRPr="00664686">
        <w:t>ть</w:t>
      </w:r>
      <w:r w:rsidR="007E5AFB" w:rsidRPr="00664686">
        <w:t xml:space="preserve"> данную информацию на официальном сайте </w:t>
      </w:r>
      <w:r w:rsidR="0071792E" w:rsidRPr="00664686">
        <w:t>КРИППО и министерства</w:t>
      </w:r>
      <w:r w:rsidR="007E5AFB" w:rsidRPr="00664686">
        <w:t>.</w:t>
      </w:r>
    </w:p>
    <w:p w:rsidR="00B24B47" w:rsidRPr="00664686" w:rsidRDefault="004B4202" w:rsidP="001F6DF2">
      <w:pPr>
        <w:pStyle w:val="a6"/>
        <w:numPr>
          <w:ilvl w:val="1"/>
          <w:numId w:val="6"/>
        </w:numPr>
        <w:tabs>
          <w:tab w:val="left" w:pos="851"/>
        </w:tabs>
        <w:ind w:left="0" w:firstLine="567"/>
        <w:jc w:val="both"/>
      </w:pPr>
      <w:r w:rsidRPr="00664686">
        <w:t>О</w:t>
      </w:r>
      <w:r w:rsidR="00B3032D" w:rsidRPr="00664686">
        <w:t xml:space="preserve">беспечивать </w:t>
      </w:r>
      <w:r w:rsidR="00B24B47" w:rsidRPr="00664686">
        <w:t xml:space="preserve">регистрацию заявлений </w:t>
      </w:r>
      <w:r w:rsidR="00892CBF">
        <w:t>об</w:t>
      </w:r>
      <w:r w:rsidR="00B24B47" w:rsidRPr="00664686">
        <w:t xml:space="preserve"> аккредитаци</w:t>
      </w:r>
      <w:r w:rsidR="00892CBF">
        <w:t>и граждан</w:t>
      </w:r>
      <w:r w:rsidR="00B24B47" w:rsidRPr="00664686">
        <w:t xml:space="preserve"> в к</w:t>
      </w:r>
      <w:r w:rsidR="00B24B47" w:rsidRPr="00664686">
        <w:t>а</w:t>
      </w:r>
      <w:r w:rsidR="00B24B47" w:rsidRPr="00664686">
        <w:t>честве общественн</w:t>
      </w:r>
      <w:r w:rsidR="006C5581" w:rsidRPr="00664686">
        <w:t>ых</w:t>
      </w:r>
      <w:r w:rsidR="00B24B47" w:rsidRPr="00664686">
        <w:t xml:space="preserve"> наблюдател</w:t>
      </w:r>
      <w:r w:rsidR="006C5581" w:rsidRPr="00664686">
        <w:t>ей</w:t>
      </w:r>
      <w:r w:rsidR="00B24B47" w:rsidRPr="00664686">
        <w:t xml:space="preserve"> при проведении государственной (итоговой) ат</w:t>
      </w:r>
      <w:r w:rsidR="006C5581" w:rsidRPr="00664686">
        <w:t>тестации,</w:t>
      </w:r>
      <w:r w:rsidR="00E9176C">
        <w:t xml:space="preserve"> </w:t>
      </w:r>
      <w:r w:rsidR="006C5581" w:rsidRPr="00664686">
        <w:t>всероссийской олимпиады</w:t>
      </w:r>
      <w:r w:rsidR="00664686" w:rsidRPr="00664686">
        <w:t xml:space="preserve"> школьников.</w:t>
      </w:r>
    </w:p>
    <w:p w:rsidR="001F6DF2" w:rsidRPr="00664686" w:rsidRDefault="001F6DF2" w:rsidP="001F6DF2">
      <w:pPr>
        <w:pStyle w:val="a6"/>
        <w:numPr>
          <w:ilvl w:val="1"/>
          <w:numId w:val="6"/>
        </w:numPr>
        <w:tabs>
          <w:tab w:val="left" w:pos="851"/>
        </w:tabs>
        <w:ind w:left="0" w:firstLine="567"/>
        <w:jc w:val="both"/>
      </w:pPr>
      <w:r w:rsidRPr="00664686">
        <w:t>Формировать и направлять в министерство списк</w:t>
      </w:r>
      <w:r w:rsidR="006C5581" w:rsidRPr="00664686">
        <w:t>и</w:t>
      </w:r>
      <w:r w:rsidR="00892CBF">
        <w:t xml:space="preserve"> граждан, подавших заявления об</w:t>
      </w:r>
      <w:r w:rsidRPr="00664686">
        <w:t xml:space="preserve"> аккредитаци</w:t>
      </w:r>
      <w:r w:rsidR="00892CBF">
        <w:t xml:space="preserve">и </w:t>
      </w:r>
      <w:r w:rsidRPr="00664686">
        <w:t xml:space="preserve"> в качестве общественного наблюдателя. </w:t>
      </w:r>
    </w:p>
    <w:p w:rsidR="000B3AF5" w:rsidRPr="00664686" w:rsidRDefault="00E0184E" w:rsidP="00E0184E">
      <w:pPr>
        <w:pStyle w:val="a6"/>
        <w:tabs>
          <w:tab w:val="left" w:pos="851"/>
        </w:tabs>
        <w:ind w:firstLine="567"/>
        <w:jc w:val="both"/>
      </w:pPr>
      <w:r w:rsidRPr="00664686">
        <w:t>3.5.</w:t>
      </w:r>
      <w:r w:rsidR="000B3AF5" w:rsidRPr="00664686">
        <w:t xml:space="preserve">Обеспечить взаимодействие с </w:t>
      </w:r>
      <w:r w:rsidR="004B4202" w:rsidRPr="00664686">
        <w:t xml:space="preserve">органами управления образованием </w:t>
      </w:r>
      <w:r w:rsidR="000B3AF5" w:rsidRPr="00664686">
        <w:t>мун</w:t>
      </w:r>
      <w:r w:rsidR="000B3AF5" w:rsidRPr="00664686">
        <w:t>и</w:t>
      </w:r>
      <w:r w:rsidR="000B3AF5" w:rsidRPr="00664686">
        <w:t>ципальны</w:t>
      </w:r>
      <w:r w:rsidR="004B4202" w:rsidRPr="00664686">
        <w:t>х районов и городских округов</w:t>
      </w:r>
      <w:r w:rsidR="00E9176C">
        <w:t xml:space="preserve"> </w:t>
      </w:r>
      <w:r w:rsidR="000B3AF5" w:rsidRPr="00664686">
        <w:t>по вопросам приема в органах управл</w:t>
      </w:r>
      <w:r w:rsidR="000B3AF5" w:rsidRPr="00664686">
        <w:t>е</w:t>
      </w:r>
      <w:r w:rsidR="000B3AF5" w:rsidRPr="00664686">
        <w:t xml:space="preserve">ния образованием заявлений </w:t>
      </w:r>
      <w:r w:rsidR="00892CBF">
        <w:t xml:space="preserve">об аккредитации </w:t>
      </w:r>
      <w:r w:rsidR="00892CBF" w:rsidRPr="00664686">
        <w:t>граждан</w:t>
      </w:r>
      <w:r w:rsidR="000B3AF5" w:rsidRPr="00664686">
        <w:t xml:space="preserve"> в качестве общественных наблюдателей из числа лиц, указанных в пункте 1 настоящего приказа, принятых в </w:t>
      </w:r>
      <w:r w:rsidR="00B06B6A" w:rsidRPr="00664686">
        <w:t xml:space="preserve">органах управления образованием </w:t>
      </w:r>
      <w:r w:rsidR="000B3AF5" w:rsidRPr="00664686">
        <w:t>муниципальн</w:t>
      </w:r>
      <w:r w:rsidR="00B06B6A" w:rsidRPr="00664686">
        <w:t>ых районов и городских округов</w:t>
      </w:r>
      <w:r w:rsidR="000B3AF5" w:rsidRPr="00664686">
        <w:t>.</w:t>
      </w:r>
    </w:p>
    <w:p w:rsidR="000B3AF5" w:rsidRPr="00664686" w:rsidRDefault="0065644A" w:rsidP="0065644A">
      <w:pPr>
        <w:pStyle w:val="a6"/>
        <w:tabs>
          <w:tab w:val="left" w:pos="851"/>
        </w:tabs>
        <w:ind w:firstLine="567"/>
        <w:jc w:val="both"/>
      </w:pPr>
      <w:r w:rsidRPr="00664686">
        <w:t>3.6.</w:t>
      </w:r>
      <w:r w:rsidR="000B3AF5" w:rsidRPr="00664686">
        <w:t>Организовать о</w:t>
      </w:r>
      <w:r w:rsidR="00F91A50" w:rsidRPr="00664686">
        <w:t>бучение</w:t>
      </w:r>
      <w:r w:rsidR="00E9176C">
        <w:t xml:space="preserve"> </w:t>
      </w:r>
      <w:r w:rsidR="00466CD6">
        <w:t>граждан, подавших заявления об</w:t>
      </w:r>
      <w:r w:rsidR="000B3AF5" w:rsidRPr="00664686">
        <w:t xml:space="preserve"> аккредитаци</w:t>
      </w:r>
      <w:r w:rsidR="00466CD6">
        <w:t>и</w:t>
      </w:r>
      <w:r w:rsidR="000B3AF5" w:rsidRPr="00664686">
        <w:t xml:space="preserve"> в качестве общественн</w:t>
      </w:r>
      <w:r w:rsidR="006C5581" w:rsidRPr="00664686">
        <w:t>ых</w:t>
      </w:r>
      <w:r w:rsidR="000B3AF5" w:rsidRPr="00664686">
        <w:t xml:space="preserve"> наблюдател</w:t>
      </w:r>
      <w:r w:rsidR="006C5581" w:rsidRPr="00664686">
        <w:t>ей</w:t>
      </w:r>
      <w:r w:rsidR="000B3AF5" w:rsidRPr="00664686">
        <w:t xml:space="preserve">. </w:t>
      </w:r>
    </w:p>
    <w:p w:rsidR="00287D88" w:rsidRPr="00664686" w:rsidRDefault="00EF742D" w:rsidP="00EF742D">
      <w:pPr>
        <w:pStyle w:val="a6"/>
        <w:tabs>
          <w:tab w:val="left" w:pos="851"/>
        </w:tabs>
        <w:ind w:firstLine="567"/>
        <w:jc w:val="both"/>
      </w:pPr>
      <w:r w:rsidRPr="00664686">
        <w:t>4.</w:t>
      </w:r>
      <w:r w:rsidR="00E0184E" w:rsidRPr="00664686">
        <w:t>Управлению</w:t>
      </w:r>
      <w:r w:rsidR="00F91A50" w:rsidRPr="00664686">
        <w:t xml:space="preserve"> развития общего образования (Маханова</w:t>
      </w:r>
      <w:r w:rsidR="00E0184E" w:rsidRPr="00664686">
        <w:t xml:space="preserve"> А.В.)</w:t>
      </w:r>
      <w:r w:rsidR="00287D88" w:rsidRPr="00664686">
        <w:t>:</w:t>
      </w:r>
    </w:p>
    <w:p w:rsidR="001F6DF2" w:rsidRPr="00664686" w:rsidRDefault="00287D88" w:rsidP="00EF742D">
      <w:pPr>
        <w:pStyle w:val="a6"/>
        <w:tabs>
          <w:tab w:val="left" w:pos="851"/>
        </w:tabs>
        <w:ind w:firstLine="567"/>
        <w:jc w:val="both"/>
      </w:pPr>
      <w:r w:rsidRPr="00664686">
        <w:t>4.1.О</w:t>
      </w:r>
      <w:r w:rsidR="00C01FE1" w:rsidRPr="00664686">
        <w:t xml:space="preserve">рганизовывать </w:t>
      </w:r>
      <w:r w:rsidR="005142F9" w:rsidRPr="00664686">
        <w:t xml:space="preserve">изготовление, оформление и </w:t>
      </w:r>
      <w:r w:rsidR="00C01FE1" w:rsidRPr="00664686">
        <w:t>выдачу аккредитованным общественным наблюдателям</w:t>
      </w:r>
      <w:r w:rsidR="00E9176C">
        <w:t xml:space="preserve"> </w:t>
      </w:r>
      <w:r w:rsidR="008330C5">
        <w:t>удостоверений</w:t>
      </w:r>
      <w:r w:rsidR="00E9176C">
        <w:t xml:space="preserve"> </w:t>
      </w:r>
      <w:r w:rsidR="00C01FE1" w:rsidRPr="00664686">
        <w:t>общественн</w:t>
      </w:r>
      <w:r w:rsidR="008330C5">
        <w:t>ых</w:t>
      </w:r>
      <w:r w:rsidR="00E9176C">
        <w:t xml:space="preserve"> </w:t>
      </w:r>
      <w:r w:rsidR="00C01FE1" w:rsidRPr="00664686">
        <w:t>наблюдател</w:t>
      </w:r>
      <w:r w:rsidR="008330C5">
        <w:t>ей</w:t>
      </w:r>
      <w:r w:rsidR="00C01FE1" w:rsidRPr="00664686">
        <w:t xml:space="preserve"> </w:t>
      </w:r>
      <w:r w:rsidR="0065644A" w:rsidRPr="00664686">
        <w:t>при прове</w:t>
      </w:r>
      <w:r w:rsidR="008330C5">
        <w:t>дении государственной итоговой</w:t>
      </w:r>
      <w:r w:rsidR="0065644A" w:rsidRPr="00664686">
        <w:t xml:space="preserve"> аттестацию обучающихся, освоивших о</w:t>
      </w:r>
      <w:r w:rsidR="0065644A" w:rsidRPr="00664686">
        <w:t>б</w:t>
      </w:r>
      <w:r w:rsidR="0065644A" w:rsidRPr="00664686">
        <w:t>разовательные программы основного общего и среднего  общего образования,</w:t>
      </w:r>
      <w:r w:rsidR="00E9176C">
        <w:t xml:space="preserve"> </w:t>
      </w:r>
      <w:r w:rsidR="001F6DF2" w:rsidRPr="00664686">
        <w:t>с</w:t>
      </w:r>
      <w:r w:rsidR="001F6DF2" w:rsidRPr="00664686">
        <w:t>о</w:t>
      </w:r>
      <w:r w:rsidR="001F6DF2" w:rsidRPr="00664686">
        <w:t>глас</w:t>
      </w:r>
      <w:r w:rsidR="00F91A50" w:rsidRPr="00664686">
        <w:t>но приложению</w:t>
      </w:r>
      <w:r w:rsidR="001F6DF2" w:rsidRPr="00664686">
        <w:t xml:space="preserve"> 1</w:t>
      </w:r>
      <w:r w:rsidR="0065644A" w:rsidRPr="00664686">
        <w:t xml:space="preserve"> и при проведении </w:t>
      </w:r>
      <w:r w:rsidR="006C5581" w:rsidRPr="00664686">
        <w:t xml:space="preserve">всероссийской олимпиады школьников </w:t>
      </w:r>
      <w:r w:rsidR="0065644A" w:rsidRPr="00664686">
        <w:t>согласно приложению 2</w:t>
      </w:r>
      <w:r w:rsidR="001F6DF2" w:rsidRPr="00664686">
        <w:t>.</w:t>
      </w:r>
    </w:p>
    <w:p w:rsidR="00287D88" w:rsidRPr="00664686" w:rsidRDefault="00287D88" w:rsidP="00287D88">
      <w:pPr>
        <w:pStyle w:val="a6"/>
        <w:tabs>
          <w:tab w:val="left" w:pos="851"/>
        </w:tabs>
        <w:ind w:firstLine="567"/>
        <w:jc w:val="both"/>
      </w:pPr>
      <w:r w:rsidRPr="00664686">
        <w:t>4.2. Обеспечить взаимодействие с Государственным казенным учреждением Республики Крым «Центр оценки и мониторинга качества образования» по вопр</w:t>
      </w:r>
      <w:r w:rsidRPr="00664686">
        <w:t>о</w:t>
      </w:r>
      <w:r w:rsidRPr="00664686">
        <w:t xml:space="preserve">су внесения </w:t>
      </w:r>
      <w:r w:rsidR="00DC0DD8">
        <w:t xml:space="preserve">данных об </w:t>
      </w:r>
      <w:r w:rsidRPr="00664686">
        <w:t>аккредито</w:t>
      </w:r>
      <w:r w:rsidR="00F66EAB">
        <w:t>ванных общественных наблюдател</w:t>
      </w:r>
      <w:r w:rsidR="00DC0DD8">
        <w:t>ях</w:t>
      </w:r>
      <w:r w:rsidRPr="00664686">
        <w:t xml:space="preserve"> при пров</w:t>
      </w:r>
      <w:r w:rsidRPr="00664686">
        <w:t>е</w:t>
      </w:r>
      <w:r w:rsidRPr="00664686">
        <w:t>дении государственной итогов</w:t>
      </w:r>
      <w:r w:rsidR="006C5581" w:rsidRPr="00664686">
        <w:t>ой</w:t>
      </w:r>
      <w:r w:rsidRPr="00664686">
        <w:t xml:space="preserve"> аттестаци</w:t>
      </w:r>
      <w:r w:rsidR="006C5581" w:rsidRPr="00664686">
        <w:t>и</w:t>
      </w:r>
      <w:r w:rsidRPr="00664686">
        <w:t xml:space="preserve"> обучающихся, освоивших образов</w:t>
      </w:r>
      <w:r w:rsidRPr="00664686">
        <w:t>а</w:t>
      </w:r>
      <w:r w:rsidRPr="00664686">
        <w:t xml:space="preserve">тельные </w:t>
      </w:r>
      <w:r w:rsidR="00F66EAB">
        <w:t xml:space="preserve"> </w:t>
      </w:r>
      <w:r w:rsidRPr="00664686">
        <w:t xml:space="preserve">программы </w:t>
      </w:r>
      <w:r w:rsidR="00F66EAB">
        <w:t xml:space="preserve">  </w:t>
      </w:r>
      <w:r w:rsidRPr="00664686">
        <w:t xml:space="preserve">основного </w:t>
      </w:r>
      <w:r w:rsidR="00F66EAB">
        <w:t xml:space="preserve">  </w:t>
      </w:r>
      <w:r w:rsidRPr="00664686">
        <w:t xml:space="preserve">общего </w:t>
      </w:r>
      <w:r w:rsidR="00F66EAB">
        <w:t xml:space="preserve">  </w:t>
      </w:r>
      <w:r w:rsidRPr="00664686">
        <w:t xml:space="preserve">и </w:t>
      </w:r>
      <w:r w:rsidR="00F66EAB">
        <w:t xml:space="preserve">  </w:t>
      </w:r>
      <w:r w:rsidRPr="00664686">
        <w:t>среднего  общего образования в РИС «Планирование ГИА».</w:t>
      </w:r>
    </w:p>
    <w:p w:rsidR="00287D88" w:rsidRPr="00664686" w:rsidRDefault="00287D88" w:rsidP="00EF742D">
      <w:pPr>
        <w:pStyle w:val="a6"/>
        <w:tabs>
          <w:tab w:val="left" w:pos="851"/>
        </w:tabs>
        <w:ind w:firstLine="567"/>
        <w:jc w:val="both"/>
      </w:pPr>
    </w:p>
    <w:p w:rsidR="00245B93" w:rsidRPr="00664686" w:rsidRDefault="00EF742D" w:rsidP="00EF742D">
      <w:pPr>
        <w:pStyle w:val="a6"/>
        <w:tabs>
          <w:tab w:val="left" w:pos="851"/>
        </w:tabs>
        <w:ind w:firstLine="567"/>
        <w:jc w:val="both"/>
      </w:pPr>
      <w:r w:rsidRPr="00664686">
        <w:lastRenderedPageBreak/>
        <w:t>5.</w:t>
      </w:r>
      <w:r w:rsidR="006C5581" w:rsidRPr="00664686">
        <w:t>О</w:t>
      </w:r>
      <w:r w:rsidRPr="00664686">
        <w:t>рганам управления образование</w:t>
      </w:r>
      <w:r w:rsidR="00653281" w:rsidRPr="00664686">
        <w:t>м муниципальных районов и городских округов</w:t>
      </w:r>
      <w:r w:rsidR="00245B93" w:rsidRPr="00664686">
        <w:t>:</w:t>
      </w:r>
    </w:p>
    <w:p w:rsidR="00D426C4" w:rsidRPr="00664686" w:rsidRDefault="00AE5D9A" w:rsidP="00D426C4">
      <w:pPr>
        <w:pStyle w:val="a6"/>
        <w:tabs>
          <w:tab w:val="left" w:pos="851"/>
        </w:tabs>
        <w:ind w:firstLine="567"/>
        <w:jc w:val="both"/>
      </w:pPr>
      <w:r w:rsidRPr="00664686">
        <w:t>5.1.</w:t>
      </w:r>
      <w:r w:rsidR="00D426C4" w:rsidRPr="00664686">
        <w:t>Обеспечить информирование граждан о системе общественного наблюд</w:t>
      </w:r>
      <w:r w:rsidR="00D426C4" w:rsidRPr="00664686">
        <w:t>е</w:t>
      </w:r>
      <w:r w:rsidR="00D426C4" w:rsidRPr="00664686">
        <w:t>ния через средства массовой информации, официальные сайты образовательных учреждений и органов местного самоуправления.</w:t>
      </w:r>
    </w:p>
    <w:p w:rsidR="000B3AF5" w:rsidRPr="00664686" w:rsidRDefault="00D426C4" w:rsidP="00AE5D9A">
      <w:pPr>
        <w:pStyle w:val="a6"/>
        <w:tabs>
          <w:tab w:val="left" w:pos="851"/>
        </w:tabs>
        <w:ind w:firstLine="567"/>
        <w:jc w:val="both"/>
      </w:pPr>
      <w:r w:rsidRPr="00664686">
        <w:t>5.2.</w:t>
      </w:r>
      <w:r w:rsidR="00653281" w:rsidRPr="00664686">
        <w:t>Организовать прием</w:t>
      </w:r>
      <w:r w:rsidR="00E9176C">
        <w:t xml:space="preserve"> </w:t>
      </w:r>
      <w:r w:rsidR="00B623C8" w:rsidRPr="00664686">
        <w:t xml:space="preserve">заявлений </w:t>
      </w:r>
      <w:r w:rsidR="008A36A7">
        <w:t>об</w:t>
      </w:r>
      <w:r w:rsidR="00B623C8" w:rsidRPr="00664686">
        <w:t xml:space="preserve"> аккредитаци</w:t>
      </w:r>
      <w:r w:rsidR="008A36A7">
        <w:t xml:space="preserve">и </w:t>
      </w:r>
      <w:r w:rsidR="008A36A7" w:rsidRPr="00664686">
        <w:t>граждан</w:t>
      </w:r>
      <w:r w:rsidR="00B623C8" w:rsidRPr="00664686">
        <w:t xml:space="preserve"> в качестве общ</w:t>
      </w:r>
      <w:r w:rsidR="00B623C8" w:rsidRPr="00664686">
        <w:t>е</w:t>
      </w:r>
      <w:r w:rsidR="00B623C8" w:rsidRPr="00664686">
        <w:t xml:space="preserve">ственных наблюдателей </w:t>
      </w:r>
      <w:r w:rsidR="000B3AF5" w:rsidRPr="00664686">
        <w:t>в органах управления образованием</w:t>
      </w:r>
      <w:r w:rsidR="00653281" w:rsidRPr="00664686">
        <w:t>.</w:t>
      </w:r>
    </w:p>
    <w:p w:rsidR="001B0011" w:rsidRPr="00664686" w:rsidRDefault="00D426C4" w:rsidP="001B0011">
      <w:pPr>
        <w:ind w:firstLine="567"/>
        <w:jc w:val="both"/>
        <w:rPr>
          <w:sz w:val="28"/>
          <w:szCs w:val="28"/>
        </w:rPr>
      </w:pPr>
      <w:r w:rsidRPr="00664686">
        <w:rPr>
          <w:sz w:val="28"/>
          <w:szCs w:val="28"/>
        </w:rPr>
        <w:t>5.3</w:t>
      </w:r>
      <w:r w:rsidR="00AE5D9A" w:rsidRPr="00664686">
        <w:rPr>
          <w:sz w:val="28"/>
          <w:szCs w:val="28"/>
        </w:rPr>
        <w:t>.Обеспечивать проверку сведений, указанных в заявлени</w:t>
      </w:r>
      <w:r w:rsidR="00B623C8" w:rsidRPr="00664686">
        <w:rPr>
          <w:sz w:val="28"/>
          <w:szCs w:val="28"/>
        </w:rPr>
        <w:t>ях</w:t>
      </w:r>
      <w:r w:rsidR="00AE5D9A" w:rsidRPr="00664686">
        <w:rPr>
          <w:sz w:val="28"/>
          <w:szCs w:val="28"/>
        </w:rPr>
        <w:t xml:space="preserve"> </w:t>
      </w:r>
      <w:r w:rsidR="008A36A7">
        <w:rPr>
          <w:sz w:val="28"/>
          <w:szCs w:val="28"/>
        </w:rPr>
        <w:t xml:space="preserve">об </w:t>
      </w:r>
      <w:r w:rsidR="00AE5D9A" w:rsidRPr="00664686">
        <w:rPr>
          <w:sz w:val="28"/>
          <w:szCs w:val="28"/>
        </w:rPr>
        <w:t>аккредит</w:t>
      </w:r>
      <w:r w:rsidR="00AE5D9A" w:rsidRPr="00664686">
        <w:rPr>
          <w:sz w:val="28"/>
          <w:szCs w:val="28"/>
        </w:rPr>
        <w:t>а</w:t>
      </w:r>
      <w:r w:rsidR="008A36A7">
        <w:rPr>
          <w:sz w:val="28"/>
          <w:szCs w:val="28"/>
        </w:rPr>
        <w:t xml:space="preserve">ции </w:t>
      </w:r>
      <w:r w:rsidR="008A36A7" w:rsidRPr="00664686">
        <w:rPr>
          <w:sz w:val="28"/>
          <w:szCs w:val="28"/>
        </w:rPr>
        <w:t>граждан</w:t>
      </w:r>
      <w:r w:rsidR="00AE5D9A" w:rsidRPr="00664686">
        <w:rPr>
          <w:sz w:val="28"/>
          <w:szCs w:val="28"/>
        </w:rPr>
        <w:t xml:space="preserve"> в качестве общественных наблюдателей</w:t>
      </w:r>
      <w:r w:rsidR="001B0011" w:rsidRPr="00664686">
        <w:rPr>
          <w:sz w:val="28"/>
          <w:szCs w:val="28"/>
        </w:rPr>
        <w:t>:</w:t>
      </w:r>
      <w:r w:rsidR="00E9176C">
        <w:rPr>
          <w:sz w:val="28"/>
          <w:szCs w:val="28"/>
        </w:rPr>
        <w:t xml:space="preserve"> </w:t>
      </w:r>
      <w:r w:rsidR="008A36A7">
        <w:rPr>
          <w:sz w:val="28"/>
          <w:szCs w:val="28"/>
        </w:rPr>
        <w:t>о наличии</w:t>
      </w:r>
      <w:r w:rsidR="001B0011" w:rsidRPr="00664686">
        <w:rPr>
          <w:sz w:val="28"/>
          <w:szCs w:val="28"/>
        </w:rPr>
        <w:t xml:space="preserve"> </w:t>
      </w:r>
      <w:r w:rsidR="00F212D9">
        <w:rPr>
          <w:sz w:val="28"/>
          <w:szCs w:val="28"/>
        </w:rPr>
        <w:t xml:space="preserve"> (отсутствии) </w:t>
      </w:r>
      <w:r w:rsidR="001B0011" w:rsidRPr="00664686">
        <w:rPr>
          <w:sz w:val="28"/>
          <w:szCs w:val="28"/>
        </w:rPr>
        <w:t>близких родственников</w:t>
      </w:r>
      <w:r w:rsidR="008330C5">
        <w:rPr>
          <w:sz w:val="28"/>
          <w:szCs w:val="28"/>
        </w:rPr>
        <w:t>,</w:t>
      </w:r>
      <w:r w:rsidR="00E9176C">
        <w:rPr>
          <w:sz w:val="28"/>
          <w:szCs w:val="28"/>
        </w:rPr>
        <w:t xml:space="preserve"> </w:t>
      </w:r>
      <w:r w:rsidR="005B4960">
        <w:rPr>
          <w:sz w:val="28"/>
          <w:szCs w:val="28"/>
        </w:rPr>
        <w:t>принимающих участие</w:t>
      </w:r>
      <w:r w:rsidRPr="00664686">
        <w:rPr>
          <w:sz w:val="28"/>
          <w:szCs w:val="28"/>
        </w:rPr>
        <w:t xml:space="preserve"> в</w:t>
      </w:r>
      <w:r w:rsidR="001B0011" w:rsidRPr="00664686">
        <w:rPr>
          <w:sz w:val="28"/>
          <w:szCs w:val="28"/>
        </w:rPr>
        <w:t xml:space="preserve"> государственн</w:t>
      </w:r>
      <w:r w:rsidRPr="00664686">
        <w:rPr>
          <w:sz w:val="28"/>
          <w:szCs w:val="28"/>
        </w:rPr>
        <w:t>ой</w:t>
      </w:r>
      <w:r w:rsidR="001B0011" w:rsidRPr="00664686">
        <w:rPr>
          <w:sz w:val="28"/>
          <w:szCs w:val="28"/>
        </w:rPr>
        <w:t xml:space="preserve"> итогов</w:t>
      </w:r>
      <w:r w:rsidRPr="00664686">
        <w:rPr>
          <w:sz w:val="28"/>
          <w:szCs w:val="28"/>
        </w:rPr>
        <w:t>ой</w:t>
      </w:r>
      <w:r w:rsidR="001B0011" w:rsidRPr="00664686">
        <w:rPr>
          <w:sz w:val="28"/>
          <w:szCs w:val="28"/>
        </w:rPr>
        <w:t xml:space="preserve"> атт</w:t>
      </w:r>
      <w:r w:rsidR="001B0011" w:rsidRPr="00664686">
        <w:rPr>
          <w:sz w:val="28"/>
          <w:szCs w:val="28"/>
        </w:rPr>
        <w:t>е</w:t>
      </w:r>
      <w:r w:rsidR="001B0011" w:rsidRPr="00664686">
        <w:rPr>
          <w:sz w:val="28"/>
          <w:szCs w:val="28"/>
        </w:rPr>
        <w:t>стаци</w:t>
      </w:r>
      <w:r w:rsidRPr="00664686">
        <w:rPr>
          <w:sz w:val="28"/>
          <w:szCs w:val="28"/>
        </w:rPr>
        <w:t>и</w:t>
      </w:r>
      <w:r w:rsidR="001B0011" w:rsidRPr="00664686">
        <w:rPr>
          <w:sz w:val="28"/>
          <w:szCs w:val="28"/>
        </w:rPr>
        <w:t xml:space="preserve"> или </w:t>
      </w:r>
      <w:r w:rsidR="006C5581" w:rsidRPr="00664686">
        <w:rPr>
          <w:sz w:val="28"/>
          <w:szCs w:val="28"/>
        </w:rPr>
        <w:t>всероссий</w:t>
      </w:r>
      <w:r w:rsidR="005B4960">
        <w:rPr>
          <w:sz w:val="28"/>
          <w:szCs w:val="28"/>
        </w:rPr>
        <w:t>ской олимпиаде</w:t>
      </w:r>
      <w:r w:rsidR="006C5581" w:rsidRPr="00664686">
        <w:rPr>
          <w:sz w:val="28"/>
          <w:szCs w:val="28"/>
        </w:rPr>
        <w:t xml:space="preserve"> школьников </w:t>
      </w:r>
      <w:r w:rsidR="001B0011" w:rsidRPr="00664686">
        <w:rPr>
          <w:sz w:val="28"/>
          <w:szCs w:val="28"/>
        </w:rPr>
        <w:t xml:space="preserve">в текущем </w:t>
      </w:r>
      <w:r w:rsidRPr="00664686">
        <w:rPr>
          <w:sz w:val="28"/>
          <w:szCs w:val="28"/>
        </w:rPr>
        <w:t>учебном году</w:t>
      </w:r>
      <w:r w:rsidR="00691C08">
        <w:rPr>
          <w:sz w:val="28"/>
          <w:szCs w:val="28"/>
        </w:rPr>
        <w:t>.</w:t>
      </w:r>
    </w:p>
    <w:p w:rsidR="00B06A62" w:rsidRPr="00664686" w:rsidRDefault="00AE5D9A" w:rsidP="00B06A62">
      <w:pPr>
        <w:pStyle w:val="a6"/>
        <w:tabs>
          <w:tab w:val="left" w:pos="851"/>
        </w:tabs>
        <w:ind w:firstLine="567"/>
        <w:jc w:val="both"/>
      </w:pPr>
      <w:r w:rsidRPr="00664686">
        <w:t>5.</w:t>
      </w:r>
      <w:r w:rsidR="00D426C4" w:rsidRPr="00664686">
        <w:t>4</w:t>
      </w:r>
      <w:r w:rsidR="00653281" w:rsidRPr="00664686">
        <w:t>.</w:t>
      </w:r>
      <w:r w:rsidR="003E1084" w:rsidRPr="00664686">
        <w:t>О</w:t>
      </w:r>
      <w:r w:rsidR="00046AF5" w:rsidRPr="00664686">
        <w:t>беспечить</w:t>
      </w:r>
      <w:r w:rsidR="008330C5">
        <w:t xml:space="preserve"> </w:t>
      </w:r>
      <w:r w:rsidR="00F91A50" w:rsidRPr="00664686">
        <w:t>передачу</w:t>
      </w:r>
      <w:r w:rsidR="008A36A7">
        <w:t xml:space="preserve"> </w:t>
      </w:r>
      <w:r w:rsidR="00B06A62" w:rsidRPr="00664686">
        <w:t>в КРИППО</w:t>
      </w:r>
      <w:r w:rsidR="00E9176C">
        <w:t xml:space="preserve"> </w:t>
      </w:r>
      <w:r w:rsidR="003E1084" w:rsidRPr="00664686">
        <w:t xml:space="preserve">заявлений </w:t>
      </w:r>
      <w:r w:rsidR="008A36A7">
        <w:t>об</w:t>
      </w:r>
      <w:r w:rsidR="00B06A62" w:rsidRPr="00664686">
        <w:t xml:space="preserve"> аккредитаци</w:t>
      </w:r>
      <w:r w:rsidR="008A36A7">
        <w:t xml:space="preserve">и </w:t>
      </w:r>
      <w:r w:rsidR="008A36A7" w:rsidRPr="00664686">
        <w:t>граждан</w:t>
      </w:r>
      <w:r w:rsidR="00B06A62" w:rsidRPr="00664686">
        <w:t xml:space="preserve"> в качестве об</w:t>
      </w:r>
      <w:r w:rsidR="008A36A7">
        <w:t>щественных</w:t>
      </w:r>
      <w:r w:rsidR="00B06A62" w:rsidRPr="00664686">
        <w:t xml:space="preserve"> наблюдател</w:t>
      </w:r>
      <w:r w:rsidR="008A36A7">
        <w:t>ей</w:t>
      </w:r>
      <w:r w:rsidR="00B06A62" w:rsidRPr="00664686">
        <w:t>, принятых в органах управления образов</w:t>
      </w:r>
      <w:r w:rsidR="00B06A62" w:rsidRPr="00664686">
        <w:t>а</w:t>
      </w:r>
      <w:r w:rsidR="00B06A62" w:rsidRPr="00664686">
        <w:t>нием.</w:t>
      </w:r>
    </w:p>
    <w:p w:rsidR="00653281" w:rsidRPr="00664686" w:rsidRDefault="00653281" w:rsidP="00653281">
      <w:pPr>
        <w:pStyle w:val="a6"/>
        <w:tabs>
          <w:tab w:val="left" w:pos="851"/>
        </w:tabs>
        <w:ind w:firstLine="567"/>
        <w:jc w:val="both"/>
      </w:pPr>
      <w:r w:rsidRPr="00664686">
        <w:t>6.Приказ разместить на сайте министерства.</w:t>
      </w:r>
    </w:p>
    <w:p w:rsidR="009830FE" w:rsidRPr="00664686" w:rsidRDefault="00653281" w:rsidP="00653281">
      <w:pPr>
        <w:pStyle w:val="a6"/>
        <w:tabs>
          <w:tab w:val="left" w:pos="851"/>
        </w:tabs>
        <w:ind w:firstLine="567"/>
        <w:jc w:val="both"/>
      </w:pPr>
      <w:r w:rsidRPr="00664686">
        <w:rPr>
          <w:bCs/>
        </w:rPr>
        <w:t>7.</w:t>
      </w:r>
      <w:r w:rsidR="009830FE" w:rsidRPr="00664686">
        <w:rPr>
          <w:bCs/>
        </w:rPr>
        <w:t xml:space="preserve">Контроль </w:t>
      </w:r>
      <w:r w:rsidR="00C824BA">
        <w:rPr>
          <w:bCs/>
        </w:rPr>
        <w:t xml:space="preserve">  </w:t>
      </w:r>
      <w:r w:rsidR="005F4495" w:rsidRPr="00664686">
        <w:rPr>
          <w:bCs/>
        </w:rPr>
        <w:t>за</w:t>
      </w:r>
      <w:r w:rsidR="00E9176C">
        <w:rPr>
          <w:bCs/>
        </w:rPr>
        <w:t xml:space="preserve"> </w:t>
      </w:r>
      <w:r w:rsidR="00C824BA">
        <w:rPr>
          <w:bCs/>
        </w:rPr>
        <w:t xml:space="preserve">  </w:t>
      </w:r>
      <w:r w:rsidR="009830FE" w:rsidRPr="00664686">
        <w:rPr>
          <w:bCs/>
        </w:rPr>
        <w:t>исполнени</w:t>
      </w:r>
      <w:r w:rsidR="005F4495" w:rsidRPr="00664686">
        <w:rPr>
          <w:bCs/>
        </w:rPr>
        <w:t xml:space="preserve">ем </w:t>
      </w:r>
      <w:r w:rsidR="00C824BA">
        <w:rPr>
          <w:bCs/>
        </w:rPr>
        <w:t xml:space="preserve">  </w:t>
      </w:r>
      <w:r w:rsidR="009830FE" w:rsidRPr="00664686">
        <w:rPr>
          <w:bCs/>
        </w:rPr>
        <w:t xml:space="preserve">приказа </w:t>
      </w:r>
      <w:r w:rsidR="00C824BA">
        <w:rPr>
          <w:bCs/>
        </w:rPr>
        <w:t xml:space="preserve">  </w:t>
      </w:r>
      <w:r w:rsidR="009830FE" w:rsidRPr="00664686">
        <w:rPr>
          <w:bCs/>
        </w:rPr>
        <w:t xml:space="preserve">возложить на </w:t>
      </w:r>
      <w:r w:rsidR="005F4495" w:rsidRPr="00664686">
        <w:rPr>
          <w:bCs/>
        </w:rPr>
        <w:t xml:space="preserve">первого </w:t>
      </w:r>
      <w:r w:rsidR="0016286F" w:rsidRPr="00664686">
        <w:rPr>
          <w:bCs/>
        </w:rPr>
        <w:t xml:space="preserve">заместителя министра </w:t>
      </w:r>
      <w:r w:rsidR="005F4495" w:rsidRPr="00664686">
        <w:rPr>
          <w:bCs/>
        </w:rPr>
        <w:t>Журбу Н.В.</w:t>
      </w:r>
    </w:p>
    <w:p w:rsidR="009830FE" w:rsidRPr="00664686" w:rsidRDefault="009830FE">
      <w:pPr>
        <w:pStyle w:val="a6"/>
        <w:ind w:firstLine="567"/>
        <w:jc w:val="both"/>
      </w:pPr>
    </w:p>
    <w:p w:rsidR="009830FE" w:rsidRPr="00664686" w:rsidRDefault="009830FE">
      <w:pPr>
        <w:pStyle w:val="a6"/>
        <w:ind w:firstLine="567"/>
        <w:jc w:val="both"/>
      </w:pPr>
    </w:p>
    <w:p w:rsidR="004F0EEE" w:rsidRPr="00664686" w:rsidRDefault="004F0EEE">
      <w:pPr>
        <w:pStyle w:val="a6"/>
        <w:ind w:firstLine="567"/>
        <w:jc w:val="both"/>
      </w:pPr>
    </w:p>
    <w:p w:rsidR="009830FE" w:rsidRPr="00664686" w:rsidRDefault="009830FE" w:rsidP="005F4495">
      <w:pPr>
        <w:pStyle w:val="a6"/>
        <w:ind w:firstLine="567"/>
        <w:rPr>
          <w:b/>
        </w:rPr>
      </w:pPr>
      <w:r w:rsidRPr="00664686">
        <w:rPr>
          <w:b/>
        </w:rPr>
        <w:t>Министр</w:t>
      </w:r>
      <w:r w:rsidRPr="00664686">
        <w:rPr>
          <w:b/>
        </w:rPr>
        <w:tab/>
      </w:r>
      <w:r w:rsidRPr="00664686">
        <w:rPr>
          <w:b/>
        </w:rPr>
        <w:tab/>
      </w:r>
      <w:r w:rsidRPr="00664686">
        <w:rPr>
          <w:b/>
        </w:rPr>
        <w:tab/>
      </w:r>
      <w:r w:rsidRPr="00664686">
        <w:rPr>
          <w:b/>
        </w:rPr>
        <w:tab/>
      </w:r>
      <w:r w:rsidRPr="00664686">
        <w:rPr>
          <w:b/>
        </w:rPr>
        <w:tab/>
      </w:r>
      <w:r w:rsidRPr="00664686">
        <w:rPr>
          <w:b/>
        </w:rPr>
        <w:tab/>
      </w:r>
      <w:r w:rsidR="00297343">
        <w:rPr>
          <w:b/>
        </w:rPr>
        <w:tab/>
      </w:r>
      <w:r w:rsidR="00297343">
        <w:rPr>
          <w:b/>
        </w:rPr>
        <w:tab/>
      </w:r>
      <w:r w:rsidRPr="00664686">
        <w:rPr>
          <w:b/>
        </w:rPr>
        <w:tab/>
      </w:r>
      <w:r w:rsidR="005F4495" w:rsidRPr="00664686">
        <w:rPr>
          <w:b/>
        </w:rPr>
        <w:t>Н.Г.Гончарова</w:t>
      </w:r>
    </w:p>
    <w:p w:rsidR="00041528" w:rsidRPr="00664686" w:rsidRDefault="00041528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942AE5" w:rsidRPr="00664686" w:rsidRDefault="00942AE5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3F2E59" w:rsidRPr="00664686" w:rsidRDefault="003F2E59" w:rsidP="004027AC">
      <w:pPr>
        <w:pStyle w:val="a6"/>
        <w:ind w:firstLine="567"/>
        <w:jc w:val="center"/>
      </w:pPr>
    </w:p>
    <w:p w:rsidR="002C591D" w:rsidRDefault="002C591D" w:rsidP="006C5581">
      <w:pPr>
        <w:ind w:left="6804"/>
      </w:pPr>
    </w:p>
    <w:p w:rsidR="002C591D" w:rsidRDefault="002C591D" w:rsidP="006C5581">
      <w:pPr>
        <w:ind w:left="6804"/>
      </w:pPr>
    </w:p>
    <w:p w:rsidR="000261C9" w:rsidRPr="00664686" w:rsidRDefault="000261C9" w:rsidP="006C5581">
      <w:pPr>
        <w:ind w:left="6804"/>
      </w:pPr>
      <w:r w:rsidRPr="00664686">
        <w:lastRenderedPageBreak/>
        <w:t xml:space="preserve">Приложение № 1 </w:t>
      </w:r>
    </w:p>
    <w:p w:rsidR="000261C9" w:rsidRPr="00664686" w:rsidRDefault="000261C9" w:rsidP="006C5581">
      <w:pPr>
        <w:ind w:left="6804"/>
      </w:pPr>
      <w:r w:rsidRPr="00664686">
        <w:t xml:space="preserve">к приказу </w:t>
      </w:r>
      <w:r w:rsidR="00A333E7" w:rsidRPr="00664686">
        <w:t>МОНМ РК</w:t>
      </w:r>
    </w:p>
    <w:p w:rsidR="000261C9" w:rsidRPr="00664686" w:rsidRDefault="00236102" w:rsidP="006C5581">
      <w:pPr>
        <w:ind w:left="6804"/>
      </w:pPr>
      <w:r>
        <w:t>01.12</w:t>
      </w:r>
      <w:r w:rsidR="00BA13EE" w:rsidRPr="00664686">
        <w:t>.201</w:t>
      </w:r>
      <w:r w:rsidR="00A333E7" w:rsidRPr="00664686">
        <w:t>5</w:t>
      </w:r>
      <w:r w:rsidR="000E554E">
        <w:t xml:space="preserve">  </w:t>
      </w:r>
      <w:r w:rsidR="000261C9" w:rsidRPr="00664686">
        <w:t>№</w:t>
      </w:r>
      <w:r>
        <w:t>1237</w:t>
      </w:r>
    </w:p>
    <w:p w:rsidR="000261C9" w:rsidRPr="00664686" w:rsidRDefault="000261C9" w:rsidP="000261C9">
      <w:pPr>
        <w:jc w:val="center"/>
      </w:pPr>
    </w:p>
    <w:p w:rsidR="000261C9" w:rsidRPr="00664686" w:rsidRDefault="000261C9" w:rsidP="000261C9">
      <w:pPr>
        <w:spacing w:line="360" w:lineRule="auto"/>
        <w:jc w:val="right"/>
      </w:pPr>
    </w:p>
    <w:p w:rsidR="00A333E7" w:rsidRPr="00664686" w:rsidRDefault="00A333E7" w:rsidP="00A333E7">
      <w:pPr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МИНИСТЕРСТВО ОБРАЗОВАНИЯ, НАУКИ И МОЛОДЁЖИ</w:t>
      </w:r>
    </w:p>
    <w:p w:rsidR="000261C9" w:rsidRPr="00664686" w:rsidRDefault="00A333E7" w:rsidP="00A333E7">
      <w:pPr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РЕСПУБЛИКИ КРЫМ</w:t>
      </w:r>
    </w:p>
    <w:p w:rsidR="000261C9" w:rsidRPr="00664686" w:rsidRDefault="000261C9" w:rsidP="000261C9">
      <w:pPr>
        <w:spacing w:line="360" w:lineRule="auto"/>
        <w:jc w:val="center"/>
        <w:rPr>
          <w:b/>
          <w:sz w:val="28"/>
          <w:szCs w:val="28"/>
        </w:rPr>
      </w:pPr>
    </w:p>
    <w:p w:rsidR="000261C9" w:rsidRPr="00664686" w:rsidRDefault="000261C9" w:rsidP="000261C9">
      <w:pPr>
        <w:spacing w:line="360" w:lineRule="auto"/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УДОСТОВЕРЕНИЕ</w:t>
      </w:r>
    </w:p>
    <w:p w:rsidR="000261C9" w:rsidRPr="00664686" w:rsidRDefault="000261C9" w:rsidP="000261C9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 xml:space="preserve">ОБЩЕСТВЕННОГО НАБЛЮДАТЕЛЯ ПРИ ПРОВЕДЕНИИ </w:t>
      </w:r>
    </w:p>
    <w:p w:rsidR="000261C9" w:rsidRPr="00664686" w:rsidRDefault="00A333E7" w:rsidP="000261C9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 xml:space="preserve">ГОСУДАРСТВЕННОЙ </w:t>
      </w:r>
      <w:r w:rsidR="000261C9" w:rsidRPr="00664686">
        <w:rPr>
          <w:sz w:val="24"/>
          <w:szCs w:val="24"/>
        </w:rPr>
        <w:t xml:space="preserve">ИТОГОВОЙ АТТЕСТАЦИИИ </w:t>
      </w:r>
    </w:p>
    <w:p w:rsidR="000261C9" w:rsidRPr="00664686" w:rsidRDefault="000261C9" w:rsidP="000261C9">
      <w:pPr>
        <w:spacing w:line="360" w:lineRule="auto"/>
        <w:rPr>
          <w:sz w:val="28"/>
          <w:szCs w:val="28"/>
        </w:rPr>
      </w:pPr>
    </w:p>
    <w:p w:rsidR="000261C9" w:rsidRPr="00664686" w:rsidRDefault="000261C9" w:rsidP="003F2E59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 Настоящее удостоверение выдано ___________________________ </w:t>
      </w:r>
    </w:p>
    <w:p w:rsidR="00F93BCD" w:rsidRPr="00664686" w:rsidRDefault="000261C9" w:rsidP="00E45447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 </w:t>
      </w:r>
    </w:p>
    <w:p w:rsidR="00F93BCD" w:rsidRPr="00664686" w:rsidRDefault="00F93BCD" w:rsidP="003F2E59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__________________________________________________________</w:t>
      </w:r>
    </w:p>
    <w:p w:rsidR="000261C9" w:rsidRPr="00664686" w:rsidRDefault="000261C9" w:rsidP="00F93BCD">
      <w:pPr>
        <w:tabs>
          <w:tab w:val="left" w:pos="1560"/>
        </w:tabs>
        <w:ind w:firstLine="1701"/>
        <w:rPr>
          <w:sz w:val="28"/>
          <w:szCs w:val="28"/>
        </w:rPr>
      </w:pPr>
      <w:r w:rsidRPr="00664686">
        <w:rPr>
          <w:sz w:val="28"/>
          <w:szCs w:val="28"/>
        </w:rPr>
        <w:t>в том, что он(а) аккредитован в качестве общественного</w:t>
      </w:r>
    </w:p>
    <w:p w:rsidR="000261C9" w:rsidRPr="00664686" w:rsidRDefault="000261C9" w:rsidP="003F2E59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 наблюдателя при проведении государственной (итоговой)  </w:t>
      </w:r>
    </w:p>
    <w:p w:rsidR="000261C9" w:rsidRPr="00664686" w:rsidRDefault="000261C9" w:rsidP="0016325F">
      <w:pPr>
        <w:tabs>
          <w:tab w:val="left" w:pos="1843"/>
        </w:tabs>
        <w:ind w:left="1701"/>
        <w:rPr>
          <w:sz w:val="28"/>
          <w:szCs w:val="28"/>
        </w:rPr>
      </w:pPr>
      <w:r w:rsidRPr="00664686">
        <w:rPr>
          <w:sz w:val="28"/>
          <w:szCs w:val="28"/>
        </w:rPr>
        <w:t xml:space="preserve">аттестации </w:t>
      </w:r>
      <w:r w:rsidR="003F2E59" w:rsidRPr="00664686">
        <w:rPr>
          <w:sz w:val="28"/>
          <w:szCs w:val="28"/>
        </w:rPr>
        <w:t>обучающихся</w:t>
      </w:r>
      <w:r w:rsidR="00E9176C">
        <w:rPr>
          <w:sz w:val="28"/>
          <w:szCs w:val="28"/>
        </w:rPr>
        <w:t xml:space="preserve"> </w:t>
      </w:r>
      <w:r w:rsidRPr="00664686">
        <w:rPr>
          <w:sz w:val="28"/>
          <w:szCs w:val="28"/>
        </w:rPr>
        <w:t>в 201__ году на ППЭ №</w:t>
      </w:r>
      <w:r w:rsidR="003F2E59" w:rsidRPr="00664686">
        <w:rPr>
          <w:sz w:val="28"/>
          <w:szCs w:val="28"/>
        </w:rPr>
        <w:t>__</w:t>
      </w:r>
      <w:r w:rsidR="006C5581" w:rsidRPr="00664686">
        <w:rPr>
          <w:sz w:val="28"/>
          <w:szCs w:val="28"/>
        </w:rPr>
        <w:t>____</w:t>
      </w:r>
      <w:r w:rsidR="003F2E59" w:rsidRPr="00664686">
        <w:rPr>
          <w:sz w:val="28"/>
          <w:szCs w:val="28"/>
        </w:rPr>
        <w:t>__</w:t>
      </w:r>
      <w:r w:rsidR="002E3FAC">
        <w:rPr>
          <w:sz w:val="28"/>
          <w:szCs w:val="28"/>
        </w:rPr>
        <w:t>______</w:t>
      </w:r>
    </w:p>
    <w:p w:rsidR="000261C9" w:rsidRPr="00664686" w:rsidRDefault="000261C9" w:rsidP="000261C9">
      <w:pPr>
        <w:rPr>
          <w:sz w:val="28"/>
          <w:szCs w:val="28"/>
        </w:rPr>
      </w:pPr>
      <w:r w:rsidRPr="00664686">
        <w:rPr>
          <w:sz w:val="28"/>
          <w:szCs w:val="28"/>
        </w:rPr>
        <w:t>________________________________________________________</w:t>
      </w:r>
      <w:r w:rsidR="002E3FAC">
        <w:rPr>
          <w:sz w:val="28"/>
          <w:szCs w:val="28"/>
        </w:rPr>
        <w:t>_____________</w:t>
      </w:r>
    </w:p>
    <w:p w:rsidR="000261C9" w:rsidRPr="00664686" w:rsidRDefault="000261C9" w:rsidP="000261C9">
      <w:pPr>
        <w:rPr>
          <w:sz w:val="28"/>
          <w:szCs w:val="28"/>
        </w:rPr>
      </w:pPr>
      <w:r w:rsidRPr="00664686">
        <w:rPr>
          <w:sz w:val="28"/>
          <w:szCs w:val="28"/>
        </w:rPr>
        <w:t>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  <w:r w:rsidRPr="00664686">
        <w:rPr>
          <w:sz w:val="16"/>
          <w:szCs w:val="16"/>
        </w:rPr>
        <w:t>(указать</w:t>
      </w:r>
      <w:r w:rsidR="00E9176C">
        <w:rPr>
          <w:sz w:val="16"/>
          <w:szCs w:val="16"/>
        </w:rPr>
        <w:t xml:space="preserve"> </w:t>
      </w:r>
      <w:r w:rsidRPr="00664686">
        <w:rPr>
          <w:sz w:val="16"/>
          <w:szCs w:val="16"/>
        </w:rPr>
        <w:t xml:space="preserve">№ </w:t>
      </w:r>
      <w:r w:rsidR="006C5581" w:rsidRPr="00664686">
        <w:rPr>
          <w:sz w:val="16"/>
          <w:szCs w:val="16"/>
        </w:rPr>
        <w:t>и на</w:t>
      </w:r>
      <w:r w:rsidR="00BD7989" w:rsidRPr="00664686">
        <w:rPr>
          <w:sz w:val="16"/>
          <w:szCs w:val="16"/>
        </w:rPr>
        <w:t>именование</w:t>
      </w:r>
      <w:r w:rsidR="00E9176C">
        <w:rPr>
          <w:sz w:val="16"/>
          <w:szCs w:val="16"/>
        </w:rPr>
        <w:t xml:space="preserve"> </w:t>
      </w:r>
      <w:r w:rsidRPr="00664686">
        <w:rPr>
          <w:sz w:val="16"/>
          <w:szCs w:val="16"/>
        </w:rPr>
        <w:t>ППЭ</w:t>
      </w:r>
      <w:r w:rsidR="002E3FAC">
        <w:rPr>
          <w:sz w:val="16"/>
          <w:szCs w:val="16"/>
        </w:rPr>
        <w:t>,  его адрес</w:t>
      </w:r>
      <w:r w:rsidR="00447757" w:rsidRPr="00664686">
        <w:rPr>
          <w:sz w:val="16"/>
          <w:szCs w:val="16"/>
        </w:rPr>
        <w:t xml:space="preserve"> в Республике Крым</w:t>
      </w:r>
      <w:r w:rsidRPr="00664686">
        <w:rPr>
          <w:sz w:val="16"/>
          <w:szCs w:val="16"/>
        </w:rPr>
        <w:t xml:space="preserve">, </w:t>
      </w:r>
      <w:r w:rsidR="00447757" w:rsidRPr="00664686">
        <w:rPr>
          <w:sz w:val="16"/>
          <w:szCs w:val="16"/>
        </w:rPr>
        <w:t xml:space="preserve">в </w:t>
      </w:r>
      <w:r w:rsidRPr="00664686">
        <w:rPr>
          <w:sz w:val="16"/>
          <w:szCs w:val="16"/>
        </w:rPr>
        <w:t xml:space="preserve">дни проведения </w:t>
      </w:r>
      <w:r w:rsidR="006C5581" w:rsidRPr="00664686">
        <w:rPr>
          <w:sz w:val="16"/>
          <w:szCs w:val="16"/>
        </w:rPr>
        <w:t>ГИА</w:t>
      </w:r>
      <w:r w:rsidRPr="00664686">
        <w:rPr>
          <w:sz w:val="16"/>
          <w:szCs w:val="16"/>
        </w:rPr>
        <w:t>)</w:t>
      </w:r>
    </w:p>
    <w:p w:rsidR="000261C9" w:rsidRPr="00664686" w:rsidRDefault="000261C9" w:rsidP="000261C9">
      <w:pPr>
        <w:rPr>
          <w:sz w:val="28"/>
          <w:szCs w:val="28"/>
        </w:rPr>
      </w:pPr>
    </w:p>
    <w:p w:rsidR="000261C9" w:rsidRPr="00664686" w:rsidRDefault="000261C9" w:rsidP="000261C9">
      <w:pPr>
        <w:spacing w:line="360" w:lineRule="auto"/>
        <w:rPr>
          <w:sz w:val="28"/>
          <w:szCs w:val="28"/>
        </w:rPr>
      </w:pPr>
      <w:r w:rsidRPr="00664686">
        <w:rPr>
          <w:sz w:val="28"/>
          <w:szCs w:val="28"/>
        </w:rPr>
        <w:t>Срок действия удостоверения: с «___»_________201_ г. по «_</w:t>
      </w:r>
      <w:r w:rsidR="00763D3F" w:rsidRPr="00664686">
        <w:rPr>
          <w:sz w:val="28"/>
          <w:szCs w:val="28"/>
        </w:rPr>
        <w:t>_</w:t>
      </w:r>
      <w:r w:rsidRPr="00664686">
        <w:rPr>
          <w:sz w:val="28"/>
          <w:szCs w:val="28"/>
        </w:rPr>
        <w:t>_»________201_ г.</w:t>
      </w:r>
    </w:p>
    <w:p w:rsidR="000261C9" w:rsidRPr="00664686" w:rsidRDefault="000261C9" w:rsidP="000261C9">
      <w:pPr>
        <w:spacing w:line="360" w:lineRule="auto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7"/>
        <w:gridCol w:w="5137"/>
      </w:tblGrid>
      <w:tr w:rsidR="000261C9" w:rsidRPr="00664686" w:rsidTr="003E2ABF">
        <w:tc>
          <w:tcPr>
            <w:tcW w:w="5352" w:type="dxa"/>
            <w:vAlign w:val="center"/>
          </w:tcPr>
          <w:p w:rsidR="000261C9" w:rsidRPr="00664686" w:rsidRDefault="000261C9" w:rsidP="003E2ABF">
            <w:pPr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>М.П.</w:t>
            </w:r>
          </w:p>
          <w:p w:rsidR="000261C9" w:rsidRPr="00664686" w:rsidRDefault="000261C9" w:rsidP="003F11E3">
            <w:pPr>
              <w:tabs>
                <w:tab w:val="left" w:pos="851"/>
                <w:tab w:val="left" w:pos="1134"/>
              </w:tabs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>Министр</w:t>
            </w:r>
          </w:p>
          <w:p w:rsidR="000261C9" w:rsidRPr="00664686" w:rsidRDefault="00E45447" w:rsidP="003E2A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353" w:type="dxa"/>
          </w:tcPr>
          <w:p w:rsidR="000261C9" w:rsidRPr="00664686" w:rsidRDefault="000261C9" w:rsidP="003E2ABF">
            <w:pPr>
              <w:rPr>
                <w:b/>
                <w:sz w:val="28"/>
                <w:szCs w:val="28"/>
              </w:rPr>
            </w:pPr>
          </w:p>
          <w:p w:rsidR="000261C9" w:rsidRPr="00664686" w:rsidRDefault="003F11E3" w:rsidP="003E2ABF">
            <w:pPr>
              <w:jc w:val="center"/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>Н.Г.Гончарова</w:t>
            </w:r>
          </w:p>
          <w:p w:rsidR="000261C9" w:rsidRPr="00664686" w:rsidRDefault="00E45447" w:rsidP="00E4544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«______» ______2015г.</w:t>
            </w:r>
          </w:p>
        </w:tc>
      </w:tr>
    </w:tbl>
    <w:p w:rsidR="000261C9" w:rsidRPr="00664686" w:rsidRDefault="00945A26" w:rsidP="003F11E3">
      <w:pPr>
        <w:spacing w:line="360" w:lineRule="auto"/>
        <w:rPr>
          <w:sz w:val="28"/>
          <w:szCs w:val="28"/>
          <w:lang w:val="en-US"/>
        </w:rPr>
      </w:pPr>
      <w:r w:rsidRPr="00945A26">
        <w:rPr>
          <w:b/>
          <w:noProof/>
          <w:sz w:val="28"/>
          <w:szCs w:val="28"/>
        </w:rPr>
        <w:pict>
          <v:rect id="Rectangle 5" o:spid="_x0000_s1035" style="position:absolute;margin-left:124.3pt;margin-top:4.2pt;width:9.75pt;height:10.1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"/>
        </w:pict>
      </w:r>
      <w:r w:rsidRPr="00945A26">
        <w:rPr>
          <w:b/>
          <w:noProof/>
          <w:sz w:val="28"/>
          <w:szCs w:val="28"/>
        </w:rPr>
        <w:pict>
          <v:rect id="Rectangle 3" o:spid="_x0000_s1034" style="position:absolute;margin-left:162.35pt;margin-top:4.2pt;width:9.75pt;height:10.1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"/>
        </w:pict>
      </w:r>
      <w:r w:rsidRPr="00945A26">
        <w:rPr>
          <w:b/>
          <w:noProof/>
          <w:sz w:val="28"/>
          <w:szCs w:val="28"/>
        </w:rPr>
        <w:pict>
          <v:rect id="Rectangle 4" o:spid="_x0000_s1033" style="position:absolute;margin-left:144.55pt;margin-top:4.2pt;width:9.75pt;height:10.1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"/>
        </w:pict>
      </w:r>
      <w:r w:rsidRPr="00945A26">
        <w:rPr>
          <w:b/>
          <w:noProof/>
          <w:sz w:val="28"/>
          <w:szCs w:val="28"/>
        </w:rPr>
        <w:pict>
          <v:rect id="Rectangle 6" o:spid="_x0000_s1032" style="position:absolute;margin-left:107.35pt;margin-top:4.2pt;width:9.75pt;height:10.1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"/>
        </w:pict>
      </w:r>
      <w:r w:rsidR="000261C9" w:rsidRPr="00664686">
        <w:rPr>
          <w:b/>
          <w:sz w:val="28"/>
          <w:szCs w:val="28"/>
        </w:rPr>
        <w:t>№ -</w:t>
      </w:r>
      <w:r w:rsidR="00A648D6" w:rsidRPr="00664686">
        <w:rPr>
          <w:b/>
          <w:sz w:val="28"/>
          <w:szCs w:val="28"/>
        </w:rPr>
        <w:t xml:space="preserve"> 82 </w:t>
      </w:r>
      <w:r w:rsidR="00726161" w:rsidRPr="00664686">
        <w:rPr>
          <w:b/>
          <w:sz w:val="28"/>
          <w:szCs w:val="28"/>
        </w:rPr>
        <w:t xml:space="preserve">ОН </w:t>
      </w:r>
      <w:r w:rsidR="00A648D6" w:rsidRPr="00664686">
        <w:rPr>
          <w:b/>
          <w:sz w:val="28"/>
          <w:szCs w:val="28"/>
        </w:rPr>
        <w:t xml:space="preserve">ГИА </w:t>
      </w: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  <w:lang w:val="en-US"/>
        </w:rPr>
      </w:pPr>
    </w:p>
    <w:p w:rsidR="00BD1812" w:rsidRDefault="000261C9" w:rsidP="003F11E3">
      <w:pPr>
        <w:ind w:firstLine="567"/>
        <w:jc w:val="both"/>
        <w:rPr>
          <w:sz w:val="28"/>
          <w:szCs w:val="28"/>
        </w:rPr>
      </w:pPr>
      <w:r w:rsidRPr="00664686">
        <w:rPr>
          <w:sz w:val="28"/>
          <w:szCs w:val="28"/>
        </w:rPr>
        <w:t xml:space="preserve">Удостоверение действительно только при предъявлении документа, </w:t>
      </w:r>
    </w:p>
    <w:p w:rsidR="000261C9" w:rsidRPr="00664686" w:rsidRDefault="000261C9" w:rsidP="003F11E3">
      <w:pPr>
        <w:ind w:firstLine="567"/>
        <w:jc w:val="both"/>
        <w:rPr>
          <w:sz w:val="28"/>
          <w:szCs w:val="28"/>
        </w:rPr>
      </w:pPr>
      <w:r w:rsidRPr="00664686">
        <w:rPr>
          <w:sz w:val="28"/>
          <w:szCs w:val="28"/>
        </w:rPr>
        <w:t>удостоверяющего личность.</w:t>
      </w: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spacing w:line="360" w:lineRule="auto"/>
        <w:jc w:val="right"/>
      </w:pPr>
    </w:p>
    <w:p w:rsidR="002A3B83" w:rsidRPr="00664686" w:rsidRDefault="002A3B83" w:rsidP="000261C9">
      <w:pPr>
        <w:spacing w:line="360" w:lineRule="auto"/>
        <w:jc w:val="right"/>
      </w:pPr>
    </w:p>
    <w:p w:rsidR="009109E5" w:rsidRPr="00664686" w:rsidRDefault="009109E5" w:rsidP="009109E5">
      <w:pPr>
        <w:jc w:val="right"/>
      </w:pPr>
    </w:p>
    <w:p w:rsidR="003F11E3" w:rsidRPr="00664686" w:rsidRDefault="003F11E3" w:rsidP="009109E5">
      <w:pPr>
        <w:jc w:val="right"/>
      </w:pPr>
    </w:p>
    <w:p w:rsidR="003F11E3" w:rsidRPr="00664686" w:rsidRDefault="003F11E3" w:rsidP="009109E5">
      <w:pPr>
        <w:jc w:val="right"/>
      </w:pPr>
    </w:p>
    <w:p w:rsidR="003F11E3" w:rsidRPr="00664686" w:rsidRDefault="003F11E3" w:rsidP="009109E5">
      <w:pPr>
        <w:jc w:val="right"/>
      </w:pPr>
    </w:p>
    <w:p w:rsidR="003F11E3" w:rsidRPr="00664686" w:rsidRDefault="003F11E3" w:rsidP="009109E5">
      <w:pPr>
        <w:jc w:val="right"/>
      </w:pPr>
    </w:p>
    <w:p w:rsidR="003F11E3" w:rsidRPr="00664686" w:rsidRDefault="003F11E3" w:rsidP="009109E5">
      <w:pPr>
        <w:jc w:val="right"/>
      </w:pPr>
    </w:p>
    <w:p w:rsidR="00F87FF6" w:rsidRDefault="00F87FF6" w:rsidP="006C5581">
      <w:pPr>
        <w:ind w:left="6804"/>
      </w:pPr>
    </w:p>
    <w:p w:rsidR="00F87FF6" w:rsidRDefault="00F87FF6" w:rsidP="006C5581">
      <w:pPr>
        <w:ind w:left="6804"/>
      </w:pPr>
    </w:p>
    <w:p w:rsidR="000261C9" w:rsidRPr="00664686" w:rsidRDefault="000261C9" w:rsidP="006C5581">
      <w:pPr>
        <w:ind w:left="6804"/>
      </w:pPr>
      <w:r w:rsidRPr="00664686">
        <w:lastRenderedPageBreak/>
        <w:t>Приложение №2</w:t>
      </w:r>
    </w:p>
    <w:p w:rsidR="00093316" w:rsidRPr="00664686" w:rsidRDefault="00093316" w:rsidP="006C5581">
      <w:pPr>
        <w:ind w:left="6804"/>
      </w:pPr>
      <w:r w:rsidRPr="00664686">
        <w:t>к  приказу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093316" w:rsidRPr="00664686" w:rsidRDefault="00093316" w:rsidP="00093316">
      <w:pPr>
        <w:spacing w:line="360" w:lineRule="auto"/>
        <w:jc w:val="right"/>
      </w:pPr>
    </w:p>
    <w:p w:rsidR="00093316" w:rsidRPr="00664686" w:rsidRDefault="00093316" w:rsidP="00093316">
      <w:pPr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МИНИСТЕРСТВО ОБРАЗОВАНИЯ, НАУКИ И МОЛОДЁЖИ</w:t>
      </w:r>
    </w:p>
    <w:p w:rsidR="00093316" w:rsidRPr="00664686" w:rsidRDefault="00093316" w:rsidP="00093316">
      <w:pPr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 xml:space="preserve"> РЕСПУБЛИКИ КРЫМ</w:t>
      </w:r>
    </w:p>
    <w:p w:rsidR="00093316" w:rsidRPr="00664686" w:rsidRDefault="00093316" w:rsidP="00093316">
      <w:pPr>
        <w:spacing w:line="360" w:lineRule="auto"/>
        <w:jc w:val="center"/>
        <w:rPr>
          <w:b/>
          <w:sz w:val="28"/>
          <w:szCs w:val="28"/>
        </w:rPr>
      </w:pPr>
    </w:p>
    <w:p w:rsidR="00093316" w:rsidRPr="00664686" w:rsidRDefault="00093316" w:rsidP="00093316">
      <w:pPr>
        <w:spacing w:line="360" w:lineRule="auto"/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УДОСТОВЕРЕНИЕ</w:t>
      </w:r>
    </w:p>
    <w:p w:rsidR="00093316" w:rsidRPr="00664686" w:rsidRDefault="00093316" w:rsidP="00093316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 xml:space="preserve">ОБЩЕСТВЕННОГО НАБЛЮДАТЕЛЯ ПРИ ПРОВЕДЕНИИ </w:t>
      </w:r>
    </w:p>
    <w:p w:rsidR="00093316" w:rsidRPr="00664686" w:rsidRDefault="00A70DEF" w:rsidP="00093316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>ВСЕРОССИЙСК</w:t>
      </w:r>
      <w:r w:rsidR="006C5581" w:rsidRPr="00664686">
        <w:rPr>
          <w:sz w:val="24"/>
          <w:szCs w:val="24"/>
        </w:rPr>
        <w:t>ОЙ</w:t>
      </w:r>
      <w:r w:rsidRPr="00664686">
        <w:rPr>
          <w:sz w:val="24"/>
          <w:szCs w:val="24"/>
        </w:rPr>
        <w:t xml:space="preserve"> ОЛИМПИАД</w:t>
      </w:r>
      <w:r w:rsidR="006C5581" w:rsidRPr="00664686">
        <w:rPr>
          <w:sz w:val="24"/>
          <w:szCs w:val="24"/>
        </w:rPr>
        <w:t>Ы</w:t>
      </w:r>
      <w:r w:rsidRPr="00664686">
        <w:rPr>
          <w:sz w:val="24"/>
          <w:szCs w:val="24"/>
        </w:rPr>
        <w:t xml:space="preserve"> ШКОЛЬНИКОВ</w:t>
      </w:r>
    </w:p>
    <w:p w:rsidR="00093316" w:rsidRPr="00664686" w:rsidRDefault="00093316" w:rsidP="00093316">
      <w:pPr>
        <w:spacing w:line="360" w:lineRule="auto"/>
        <w:rPr>
          <w:sz w:val="28"/>
          <w:szCs w:val="28"/>
        </w:rPr>
      </w:pPr>
    </w:p>
    <w:p w:rsidR="00093316" w:rsidRPr="00664686" w:rsidRDefault="00093316" w:rsidP="00093316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 Настоящее удостоверение выдано ___________________________ </w:t>
      </w:r>
    </w:p>
    <w:p w:rsidR="00093316" w:rsidRPr="00664686" w:rsidRDefault="00093316" w:rsidP="00093316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 </w:t>
      </w:r>
    </w:p>
    <w:p w:rsidR="00093316" w:rsidRPr="00664686" w:rsidRDefault="00093316" w:rsidP="00093316">
      <w:pPr>
        <w:tabs>
          <w:tab w:val="left" w:pos="1560"/>
        </w:tabs>
        <w:rPr>
          <w:sz w:val="28"/>
          <w:szCs w:val="28"/>
        </w:rPr>
      </w:pPr>
      <w:r w:rsidRPr="00664686">
        <w:rPr>
          <w:sz w:val="28"/>
          <w:szCs w:val="28"/>
        </w:rPr>
        <w:t xml:space="preserve">                        __________________________________________________________</w:t>
      </w:r>
    </w:p>
    <w:p w:rsidR="00093316" w:rsidRPr="00664686" w:rsidRDefault="00093316" w:rsidP="00093316">
      <w:pPr>
        <w:tabs>
          <w:tab w:val="left" w:pos="1560"/>
        </w:tabs>
        <w:ind w:firstLine="1701"/>
        <w:rPr>
          <w:sz w:val="28"/>
          <w:szCs w:val="28"/>
        </w:rPr>
      </w:pPr>
      <w:r w:rsidRPr="00664686">
        <w:rPr>
          <w:sz w:val="28"/>
          <w:szCs w:val="28"/>
        </w:rPr>
        <w:t>в том, что он(а) аккредитован в качестве общественного</w:t>
      </w:r>
    </w:p>
    <w:p w:rsidR="00C44CB8" w:rsidRPr="00664686" w:rsidRDefault="00447757" w:rsidP="00447757">
      <w:pPr>
        <w:tabs>
          <w:tab w:val="left" w:pos="1560"/>
        </w:tabs>
        <w:ind w:left="1701"/>
        <w:rPr>
          <w:sz w:val="28"/>
          <w:szCs w:val="28"/>
        </w:rPr>
      </w:pPr>
      <w:r w:rsidRPr="00664686">
        <w:rPr>
          <w:sz w:val="28"/>
          <w:szCs w:val="28"/>
        </w:rPr>
        <w:t xml:space="preserve">наблюдателя при проведении </w:t>
      </w:r>
      <w:r w:rsidR="00093316" w:rsidRPr="00664686">
        <w:rPr>
          <w:sz w:val="28"/>
          <w:szCs w:val="28"/>
        </w:rPr>
        <w:t xml:space="preserve">всероссийской олимпиады </w:t>
      </w:r>
    </w:p>
    <w:p w:rsidR="00093316" w:rsidRPr="00664686" w:rsidRDefault="00093316" w:rsidP="00447757">
      <w:pPr>
        <w:tabs>
          <w:tab w:val="left" w:pos="1560"/>
        </w:tabs>
        <w:ind w:left="1701"/>
        <w:rPr>
          <w:sz w:val="28"/>
          <w:szCs w:val="28"/>
        </w:rPr>
      </w:pPr>
      <w:r w:rsidRPr="00664686">
        <w:rPr>
          <w:sz w:val="28"/>
          <w:szCs w:val="28"/>
        </w:rPr>
        <w:t>школьников в 201__ го</w:t>
      </w:r>
      <w:r w:rsidR="00447757" w:rsidRPr="00664686">
        <w:rPr>
          <w:sz w:val="28"/>
          <w:szCs w:val="28"/>
        </w:rPr>
        <w:t>ду  в образовательной организации</w:t>
      </w:r>
    </w:p>
    <w:p w:rsidR="00093316" w:rsidRPr="00664686" w:rsidRDefault="00093316" w:rsidP="00093316">
      <w:pPr>
        <w:rPr>
          <w:sz w:val="28"/>
          <w:szCs w:val="28"/>
        </w:rPr>
      </w:pPr>
      <w:r w:rsidRPr="00664686">
        <w:rPr>
          <w:sz w:val="28"/>
          <w:szCs w:val="28"/>
        </w:rPr>
        <w:t>________________________________________________________</w:t>
      </w:r>
    </w:p>
    <w:p w:rsidR="00093316" w:rsidRPr="00664686" w:rsidRDefault="00093316" w:rsidP="00093316">
      <w:pPr>
        <w:rPr>
          <w:sz w:val="28"/>
          <w:szCs w:val="28"/>
        </w:rPr>
      </w:pPr>
      <w:r w:rsidRPr="00664686">
        <w:rPr>
          <w:sz w:val="28"/>
          <w:szCs w:val="28"/>
        </w:rPr>
        <w:t>_____________________________________________________________________</w:t>
      </w:r>
    </w:p>
    <w:p w:rsidR="00093316" w:rsidRPr="00664686" w:rsidRDefault="00093316" w:rsidP="00093316">
      <w:pPr>
        <w:jc w:val="center"/>
        <w:rPr>
          <w:sz w:val="16"/>
          <w:szCs w:val="16"/>
        </w:rPr>
      </w:pPr>
      <w:r w:rsidRPr="00664686">
        <w:rPr>
          <w:sz w:val="16"/>
          <w:szCs w:val="16"/>
        </w:rPr>
        <w:t>(указать</w:t>
      </w:r>
      <w:r w:rsidR="00447757" w:rsidRPr="00664686">
        <w:rPr>
          <w:sz w:val="16"/>
          <w:szCs w:val="16"/>
        </w:rPr>
        <w:t xml:space="preserve"> название образовательной организации Республики Крым</w:t>
      </w:r>
      <w:r w:rsidR="002E3FAC">
        <w:rPr>
          <w:sz w:val="16"/>
          <w:szCs w:val="16"/>
        </w:rPr>
        <w:t>, её адрес</w:t>
      </w:r>
      <w:r w:rsidRPr="00664686">
        <w:rPr>
          <w:sz w:val="16"/>
          <w:szCs w:val="16"/>
        </w:rPr>
        <w:t>)</w:t>
      </w:r>
    </w:p>
    <w:p w:rsidR="00093316" w:rsidRPr="00664686" w:rsidRDefault="00093316" w:rsidP="00093316">
      <w:pPr>
        <w:rPr>
          <w:sz w:val="28"/>
          <w:szCs w:val="28"/>
        </w:rPr>
      </w:pPr>
    </w:p>
    <w:p w:rsidR="00093316" w:rsidRPr="00664686" w:rsidRDefault="00093316" w:rsidP="00093316">
      <w:pPr>
        <w:spacing w:line="360" w:lineRule="auto"/>
        <w:rPr>
          <w:sz w:val="28"/>
          <w:szCs w:val="28"/>
        </w:rPr>
      </w:pPr>
      <w:r w:rsidRPr="00664686">
        <w:rPr>
          <w:sz w:val="28"/>
          <w:szCs w:val="28"/>
        </w:rPr>
        <w:t>Срок действия удостоверения: с «___»_________201_ г. по «__»________201_ г.</w:t>
      </w:r>
    </w:p>
    <w:p w:rsidR="00093316" w:rsidRPr="00664686" w:rsidRDefault="00093316" w:rsidP="00093316">
      <w:pPr>
        <w:spacing w:line="360" w:lineRule="auto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7"/>
        <w:gridCol w:w="5137"/>
      </w:tblGrid>
      <w:tr w:rsidR="00093316" w:rsidRPr="00664686" w:rsidTr="00FE5FDE">
        <w:tc>
          <w:tcPr>
            <w:tcW w:w="5352" w:type="dxa"/>
            <w:vAlign w:val="center"/>
          </w:tcPr>
          <w:p w:rsidR="00093316" w:rsidRPr="00664686" w:rsidRDefault="00093316" w:rsidP="00FE5FDE">
            <w:pPr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>М.П.</w:t>
            </w:r>
          </w:p>
          <w:p w:rsidR="00093316" w:rsidRPr="00664686" w:rsidRDefault="00093316" w:rsidP="00FE5FDE">
            <w:pPr>
              <w:tabs>
                <w:tab w:val="left" w:pos="851"/>
                <w:tab w:val="left" w:pos="1134"/>
              </w:tabs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 xml:space="preserve">                  Министр</w:t>
            </w:r>
          </w:p>
          <w:p w:rsidR="00093316" w:rsidRPr="00664686" w:rsidRDefault="00BD1812" w:rsidP="00FE5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5353" w:type="dxa"/>
          </w:tcPr>
          <w:p w:rsidR="00093316" w:rsidRPr="00664686" w:rsidRDefault="00093316" w:rsidP="00FE5FDE">
            <w:pPr>
              <w:rPr>
                <w:b/>
                <w:sz w:val="28"/>
                <w:szCs w:val="28"/>
              </w:rPr>
            </w:pPr>
          </w:p>
          <w:p w:rsidR="00093316" w:rsidRPr="00664686" w:rsidRDefault="00093316" w:rsidP="00FE5FDE">
            <w:pPr>
              <w:jc w:val="center"/>
              <w:rPr>
                <w:b/>
                <w:sz w:val="28"/>
                <w:szCs w:val="28"/>
              </w:rPr>
            </w:pPr>
            <w:r w:rsidRPr="00664686">
              <w:rPr>
                <w:b/>
                <w:sz w:val="28"/>
                <w:szCs w:val="28"/>
              </w:rPr>
              <w:t>Н.Г.Гончарова</w:t>
            </w:r>
          </w:p>
          <w:p w:rsidR="00093316" w:rsidRPr="00664686" w:rsidRDefault="00BD1812" w:rsidP="00BD181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«______» ________ 2015г.</w:t>
            </w:r>
          </w:p>
        </w:tc>
      </w:tr>
    </w:tbl>
    <w:p w:rsidR="00093316" w:rsidRPr="00664686" w:rsidRDefault="00945A26" w:rsidP="00093316">
      <w:pPr>
        <w:spacing w:line="360" w:lineRule="auto"/>
        <w:rPr>
          <w:sz w:val="28"/>
          <w:szCs w:val="28"/>
          <w:lang w:val="en-US"/>
        </w:rPr>
      </w:pPr>
      <w:r w:rsidRPr="00945A26">
        <w:rPr>
          <w:b/>
          <w:noProof/>
          <w:sz w:val="28"/>
          <w:szCs w:val="28"/>
        </w:rPr>
        <w:pict>
          <v:rect id="Rectangle 18" o:spid="_x0000_s1030" style="position:absolute;margin-left:110.35pt;margin-top:4.2pt;width:9.75pt;height:10.1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"/>
        </w:pict>
      </w:r>
      <w:r w:rsidRPr="00945A26">
        <w:rPr>
          <w:b/>
          <w:noProof/>
          <w:sz w:val="28"/>
          <w:szCs w:val="28"/>
        </w:rPr>
        <w:pict>
          <v:rect id="Rectangle 17" o:spid="_x0000_s1029" style="position:absolute;margin-left:127.3pt;margin-top:4.2pt;width:9.75pt;height:10.1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"/>
        </w:pict>
      </w:r>
      <w:r w:rsidRPr="00945A26">
        <w:rPr>
          <w:b/>
          <w:noProof/>
          <w:sz w:val="28"/>
          <w:szCs w:val="28"/>
        </w:rPr>
        <w:pict>
          <v:rect id="Rectangle 16" o:spid="_x0000_s1028" style="position:absolute;margin-left:144.55pt;margin-top:4.2pt;width:9.75pt;height:10.1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"/>
        </w:pict>
      </w:r>
      <w:r w:rsidRPr="00945A26">
        <w:rPr>
          <w:b/>
          <w:noProof/>
          <w:sz w:val="28"/>
          <w:szCs w:val="28"/>
        </w:rPr>
        <w:pict>
          <v:rect id="Rectangle 15" o:spid="_x0000_s1027" style="position:absolute;margin-left:161.85pt;margin-top:4.2pt;width:9.75pt;height:10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"/>
        </w:pict>
      </w:r>
      <w:r w:rsidR="00093316" w:rsidRPr="00664686">
        <w:rPr>
          <w:b/>
          <w:sz w:val="28"/>
          <w:szCs w:val="28"/>
        </w:rPr>
        <w:t>№ -</w:t>
      </w:r>
      <w:r w:rsidR="00A648D6" w:rsidRPr="00664686">
        <w:rPr>
          <w:b/>
          <w:sz w:val="28"/>
          <w:szCs w:val="28"/>
        </w:rPr>
        <w:t xml:space="preserve"> 82 </w:t>
      </w:r>
      <w:r w:rsidR="00726161" w:rsidRPr="00664686">
        <w:rPr>
          <w:b/>
          <w:sz w:val="28"/>
          <w:szCs w:val="28"/>
        </w:rPr>
        <w:t xml:space="preserve">ОН </w:t>
      </w:r>
      <w:r w:rsidR="00A648D6" w:rsidRPr="00664686">
        <w:rPr>
          <w:b/>
          <w:sz w:val="28"/>
          <w:szCs w:val="28"/>
        </w:rPr>
        <w:t>ВОШ</w:t>
      </w:r>
    </w:p>
    <w:p w:rsidR="00093316" w:rsidRPr="00664686" w:rsidRDefault="00093316" w:rsidP="00093316">
      <w:pPr>
        <w:ind w:left="708" w:firstLine="993"/>
        <w:jc w:val="both"/>
        <w:rPr>
          <w:sz w:val="28"/>
          <w:szCs w:val="28"/>
          <w:lang w:val="en-US"/>
        </w:rPr>
      </w:pPr>
    </w:p>
    <w:p w:rsidR="00093316" w:rsidRPr="00664686" w:rsidRDefault="00093316" w:rsidP="00093316">
      <w:pPr>
        <w:ind w:firstLine="567"/>
        <w:jc w:val="both"/>
        <w:rPr>
          <w:sz w:val="28"/>
          <w:szCs w:val="28"/>
        </w:rPr>
      </w:pPr>
      <w:r w:rsidRPr="00664686">
        <w:rPr>
          <w:sz w:val="28"/>
          <w:szCs w:val="28"/>
        </w:rPr>
        <w:t>Удостоверение действительно только при предъявлении документа, удостов</w:t>
      </w:r>
      <w:r w:rsidRPr="00664686">
        <w:rPr>
          <w:sz w:val="28"/>
          <w:szCs w:val="28"/>
        </w:rPr>
        <w:t>е</w:t>
      </w:r>
      <w:r w:rsidRPr="00664686">
        <w:rPr>
          <w:sz w:val="28"/>
          <w:szCs w:val="28"/>
        </w:rPr>
        <w:t>ряющего личность.</w:t>
      </w:r>
    </w:p>
    <w:p w:rsidR="00093316" w:rsidRPr="00664686" w:rsidRDefault="00093316" w:rsidP="00093316">
      <w:pPr>
        <w:ind w:left="708" w:firstLine="993"/>
        <w:jc w:val="both"/>
        <w:rPr>
          <w:sz w:val="28"/>
          <w:szCs w:val="28"/>
        </w:rPr>
      </w:pPr>
    </w:p>
    <w:p w:rsidR="000261C9" w:rsidRPr="00664686" w:rsidRDefault="000261C9" w:rsidP="000261C9">
      <w:pPr>
        <w:ind w:firstLine="1701"/>
        <w:jc w:val="both"/>
        <w:rPr>
          <w:sz w:val="28"/>
          <w:szCs w:val="28"/>
        </w:rPr>
      </w:pPr>
    </w:p>
    <w:p w:rsidR="000261C9" w:rsidRPr="00664686" w:rsidRDefault="000261C9" w:rsidP="000261C9">
      <w:pPr>
        <w:ind w:firstLine="1701"/>
        <w:jc w:val="both"/>
        <w:rPr>
          <w:sz w:val="28"/>
          <w:szCs w:val="28"/>
        </w:rPr>
      </w:pPr>
    </w:p>
    <w:p w:rsidR="000261C9" w:rsidRPr="00664686" w:rsidRDefault="000261C9" w:rsidP="000261C9">
      <w:pPr>
        <w:ind w:firstLine="1701"/>
        <w:jc w:val="both"/>
        <w:rPr>
          <w:sz w:val="28"/>
          <w:szCs w:val="28"/>
        </w:rPr>
      </w:pPr>
    </w:p>
    <w:p w:rsidR="005D18CD" w:rsidRPr="00664686" w:rsidRDefault="005D18CD" w:rsidP="000261C9">
      <w:pPr>
        <w:ind w:firstLine="709"/>
        <w:jc w:val="center"/>
        <w:rPr>
          <w:b/>
          <w:sz w:val="28"/>
          <w:szCs w:val="28"/>
        </w:rPr>
      </w:pPr>
    </w:p>
    <w:p w:rsidR="005D18CD" w:rsidRPr="00664686" w:rsidRDefault="005D18CD" w:rsidP="000261C9">
      <w:pPr>
        <w:ind w:firstLine="709"/>
        <w:jc w:val="center"/>
        <w:rPr>
          <w:b/>
          <w:sz w:val="28"/>
          <w:szCs w:val="28"/>
        </w:rPr>
      </w:pPr>
    </w:p>
    <w:p w:rsidR="005D18CD" w:rsidRPr="00664686" w:rsidRDefault="005D18CD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87D88" w:rsidRPr="00664686" w:rsidRDefault="00287D88" w:rsidP="005D18CD">
      <w:pPr>
        <w:jc w:val="center"/>
      </w:pPr>
    </w:p>
    <w:p w:rsidR="00297343" w:rsidRDefault="00297343">
      <w:r>
        <w:br w:type="page"/>
      </w:r>
    </w:p>
    <w:p w:rsidR="005D18CD" w:rsidRPr="00664686" w:rsidRDefault="005D18CD" w:rsidP="006C5581">
      <w:pPr>
        <w:ind w:left="6804"/>
      </w:pPr>
      <w:r w:rsidRPr="00664686">
        <w:lastRenderedPageBreak/>
        <w:t>Приложение №3</w:t>
      </w:r>
    </w:p>
    <w:p w:rsidR="005D18CD" w:rsidRPr="00664686" w:rsidRDefault="005D18CD" w:rsidP="006C5581">
      <w:pPr>
        <w:ind w:left="6804"/>
      </w:pPr>
      <w:r w:rsidRPr="00664686">
        <w:t>к  приказу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5D18CD" w:rsidRPr="00664686" w:rsidRDefault="005D18CD" w:rsidP="000261C9">
      <w:pPr>
        <w:ind w:firstLine="709"/>
        <w:jc w:val="center"/>
        <w:rPr>
          <w:b/>
          <w:sz w:val="28"/>
          <w:szCs w:val="28"/>
        </w:rPr>
      </w:pPr>
    </w:p>
    <w:p w:rsidR="00FB784B" w:rsidRPr="00664686" w:rsidRDefault="000261C9" w:rsidP="000261C9">
      <w:pPr>
        <w:ind w:firstLine="709"/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Основные требования к изготовлению удостоверений</w:t>
      </w:r>
    </w:p>
    <w:p w:rsidR="000261C9" w:rsidRDefault="000261C9" w:rsidP="000261C9">
      <w:pPr>
        <w:ind w:firstLine="709"/>
        <w:jc w:val="center"/>
        <w:rPr>
          <w:b/>
          <w:sz w:val="28"/>
          <w:szCs w:val="28"/>
        </w:rPr>
      </w:pPr>
      <w:r w:rsidRPr="00664686">
        <w:rPr>
          <w:b/>
          <w:sz w:val="28"/>
          <w:szCs w:val="28"/>
        </w:rPr>
        <w:t>общественного наблюдателя</w:t>
      </w:r>
    </w:p>
    <w:p w:rsidR="00E9176C" w:rsidRPr="00664686" w:rsidRDefault="00E9176C" w:rsidP="000261C9">
      <w:pPr>
        <w:ind w:firstLine="709"/>
        <w:jc w:val="center"/>
        <w:rPr>
          <w:b/>
          <w:sz w:val="28"/>
          <w:szCs w:val="28"/>
        </w:rPr>
      </w:pP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Удостоверение общественного наблюдателя при проведении государственной итоговой аттестации обучающихся </w:t>
      </w:r>
      <w:r w:rsidR="00B74934" w:rsidRPr="00664686">
        <w:rPr>
          <w:sz w:val="24"/>
          <w:szCs w:val="24"/>
        </w:rPr>
        <w:t xml:space="preserve"> и </w:t>
      </w:r>
      <w:r w:rsidR="00B74934" w:rsidRPr="00664686">
        <w:rPr>
          <w:b/>
          <w:sz w:val="24"/>
          <w:szCs w:val="24"/>
        </w:rPr>
        <w:t>всероссийских олимпиад школьников</w:t>
      </w:r>
      <w:r w:rsidR="00422D3B">
        <w:rPr>
          <w:b/>
          <w:sz w:val="24"/>
          <w:szCs w:val="24"/>
        </w:rPr>
        <w:t xml:space="preserve"> </w:t>
      </w:r>
      <w:r w:rsidRPr="00664686">
        <w:rPr>
          <w:sz w:val="24"/>
          <w:szCs w:val="24"/>
        </w:rPr>
        <w:t>п</w:t>
      </w:r>
      <w:r w:rsidR="00AE52D3" w:rsidRPr="00664686">
        <w:rPr>
          <w:sz w:val="24"/>
          <w:szCs w:val="24"/>
        </w:rPr>
        <w:t>ечатаются на бумаге плотностью 8</w:t>
      </w:r>
      <w:r w:rsidR="004E64F9" w:rsidRPr="00664686">
        <w:rPr>
          <w:sz w:val="24"/>
          <w:szCs w:val="24"/>
        </w:rPr>
        <w:t>0 г/</w:t>
      </w:r>
      <w:r w:rsidRPr="00664686">
        <w:rPr>
          <w:sz w:val="24"/>
          <w:szCs w:val="24"/>
        </w:rPr>
        <w:t>м</w:t>
      </w:r>
      <w:r w:rsidR="004E64F9" w:rsidRPr="00664686">
        <w:rPr>
          <w:sz w:val="24"/>
          <w:szCs w:val="24"/>
          <w:vertAlign w:val="superscript"/>
        </w:rPr>
        <w:t>2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Размер Удостоверения 2100 х </w:t>
      </w:r>
      <w:r w:rsidR="00AE52D3" w:rsidRPr="00664686">
        <w:rPr>
          <w:sz w:val="24"/>
          <w:szCs w:val="24"/>
        </w:rPr>
        <w:t>297</w:t>
      </w:r>
      <w:r w:rsidRPr="00664686">
        <w:rPr>
          <w:sz w:val="24"/>
          <w:szCs w:val="24"/>
        </w:rPr>
        <w:t>0 мм (формат А</w:t>
      </w:r>
      <w:r w:rsidR="00AE52D3" w:rsidRPr="00664686">
        <w:rPr>
          <w:sz w:val="24"/>
          <w:szCs w:val="24"/>
        </w:rPr>
        <w:t>4</w:t>
      </w:r>
      <w:r w:rsidRPr="00664686">
        <w:rPr>
          <w:sz w:val="24"/>
          <w:szCs w:val="24"/>
        </w:rPr>
        <w:t xml:space="preserve">). 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В верхней левой части Удостоверения отводится место для вклеивания фотографии ра</w:t>
      </w:r>
      <w:r w:rsidRPr="00664686">
        <w:rPr>
          <w:sz w:val="24"/>
          <w:szCs w:val="24"/>
        </w:rPr>
        <w:t>з</w:t>
      </w:r>
      <w:r w:rsidRPr="00664686">
        <w:rPr>
          <w:sz w:val="24"/>
          <w:szCs w:val="24"/>
        </w:rPr>
        <w:t>мером 30 х 40 мм.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В нижней левой части Удостоверения находится порядковая нумерация.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Удостоверения имеют нумерацию, состоящую из 11 символов: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первые два символа – код </w:t>
      </w:r>
      <w:r w:rsidR="00F87EC3" w:rsidRPr="00664686">
        <w:rPr>
          <w:sz w:val="24"/>
          <w:szCs w:val="24"/>
        </w:rPr>
        <w:t>Республики Крым</w:t>
      </w:r>
      <w:r w:rsidRPr="00664686">
        <w:rPr>
          <w:sz w:val="24"/>
          <w:szCs w:val="24"/>
        </w:rPr>
        <w:t xml:space="preserve"> (</w:t>
      </w:r>
      <w:r w:rsidR="00F87EC3" w:rsidRPr="00664686">
        <w:rPr>
          <w:sz w:val="24"/>
          <w:szCs w:val="24"/>
        </w:rPr>
        <w:t>82</w:t>
      </w:r>
      <w:r w:rsidRPr="00664686">
        <w:rPr>
          <w:sz w:val="24"/>
          <w:szCs w:val="24"/>
        </w:rPr>
        <w:t>);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третий и четвертый символы – буквы ОН (общественный наблюдатель);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пятый, шестой, седьмой символы – буквы </w:t>
      </w:r>
      <w:r w:rsidR="00847E48" w:rsidRPr="00664686">
        <w:rPr>
          <w:sz w:val="24"/>
          <w:szCs w:val="24"/>
        </w:rPr>
        <w:t>ГИА</w:t>
      </w:r>
      <w:r w:rsidRPr="00664686">
        <w:rPr>
          <w:sz w:val="24"/>
          <w:szCs w:val="24"/>
        </w:rPr>
        <w:t xml:space="preserve"> (</w:t>
      </w:r>
      <w:r w:rsidR="00847E48" w:rsidRPr="00664686">
        <w:rPr>
          <w:sz w:val="24"/>
          <w:szCs w:val="24"/>
        </w:rPr>
        <w:t>государственная итоговая аттестация</w:t>
      </w:r>
      <w:r w:rsidRPr="00664686">
        <w:rPr>
          <w:sz w:val="24"/>
          <w:szCs w:val="24"/>
        </w:rPr>
        <w:t xml:space="preserve">) или </w:t>
      </w:r>
      <w:r w:rsidR="00847E48" w:rsidRPr="00664686">
        <w:rPr>
          <w:sz w:val="24"/>
          <w:szCs w:val="24"/>
        </w:rPr>
        <w:t>ВОШ (всероссийская олимпиада школьников)</w:t>
      </w:r>
      <w:r w:rsidRPr="00664686">
        <w:rPr>
          <w:sz w:val="24"/>
          <w:szCs w:val="24"/>
        </w:rPr>
        <w:t>;</w:t>
      </w:r>
    </w:p>
    <w:p w:rsidR="000261C9" w:rsidRPr="00664686" w:rsidRDefault="000261C9" w:rsidP="000261C9">
      <w:pPr>
        <w:ind w:firstLine="851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восьмой-одиннадцатый символы  порядковый номер (четыре цифры, начиная с 0001)</w:t>
      </w:r>
      <w:r w:rsidR="00F87EC3" w:rsidRPr="00664686">
        <w:rPr>
          <w:sz w:val="24"/>
          <w:szCs w:val="24"/>
        </w:rPr>
        <w:t>.</w:t>
      </w: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0261C9" w:rsidRPr="00664686" w:rsidRDefault="000261C9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03F0B" w:rsidRPr="00664686" w:rsidRDefault="00403F0B" w:rsidP="00831062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831062" w:rsidRPr="00664686" w:rsidRDefault="000261C9" w:rsidP="00821B44">
      <w:pPr>
        <w:pStyle w:val="a3"/>
        <w:tabs>
          <w:tab w:val="clear" w:pos="4153"/>
          <w:tab w:val="clear" w:pos="8306"/>
        </w:tabs>
        <w:ind w:left="6804"/>
      </w:pPr>
      <w:r w:rsidRPr="00664686">
        <w:t>П</w:t>
      </w:r>
      <w:r w:rsidR="00831062" w:rsidRPr="00664686">
        <w:t xml:space="preserve">риложение </w:t>
      </w:r>
      <w:r w:rsidR="00BD7989" w:rsidRPr="00664686">
        <w:t>4</w:t>
      </w:r>
    </w:p>
    <w:p w:rsidR="00831062" w:rsidRPr="00664686" w:rsidRDefault="00776C01" w:rsidP="00821B44">
      <w:pPr>
        <w:pStyle w:val="a3"/>
        <w:tabs>
          <w:tab w:val="clear" w:pos="4153"/>
          <w:tab w:val="clear" w:pos="8306"/>
        </w:tabs>
        <w:ind w:left="6804"/>
      </w:pPr>
      <w:r w:rsidRPr="00664686">
        <w:t xml:space="preserve">к </w:t>
      </w:r>
      <w:r w:rsidR="00831062" w:rsidRPr="00664686">
        <w:t xml:space="preserve"> приказу </w:t>
      </w:r>
      <w:r w:rsidRPr="00664686">
        <w:t xml:space="preserve">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center"/>
      </w:pPr>
    </w:p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831062" w:rsidRPr="00664686" w:rsidRDefault="00831062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Книга</w:t>
      </w:r>
    </w:p>
    <w:p w:rsidR="003E16C1" w:rsidRDefault="003E16C1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регистрации заявлений  </w:t>
      </w:r>
      <w:r w:rsidR="000511F4">
        <w:rPr>
          <w:b/>
          <w:sz w:val="24"/>
          <w:szCs w:val="24"/>
        </w:rPr>
        <w:t xml:space="preserve"> об  аккредитации   граждан </w:t>
      </w:r>
      <w:r w:rsidR="00831062" w:rsidRPr="00664686">
        <w:rPr>
          <w:b/>
          <w:sz w:val="24"/>
          <w:szCs w:val="24"/>
        </w:rPr>
        <w:t xml:space="preserve"> в качестве общественн</w:t>
      </w:r>
      <w:r w:rsidR="00821B44" w:rsidRPr="00664686">
        <w:rPr>
          <w:b/>
          <w:sz w:val="24"/>
          <w:szCs w:val="24"/>
        </w:rPr>
        <w:t>ых</w:t>
      </w:r>
      <w:r w:rsidR="00831062" w:rsidRPr="00664686">
        <w:rPr>
          <w:b/>
          <w:sz w:val="24"/>
          <w:szCs w:val="24"/>
        </w:rPr>
        <w:t xml:space="preserve"> </w:t>
      </w:r>
    </w:p>
    <w:p w:rsidR="000511F4" w:rsidRDefault="00831062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наблюдател</w:t>
      </w:r>
      <w:r w:rsidR="00821B44" w:rsidRPr="00664686">
        <w:rPr>
          <w:b/>
          <w:sz w:val="24"/>
          <w:szCs w:val="24"/>
        </w:rPr>
        <w:t>ей</w:t>
      </w:r>
      <w:r w:rsidRPr="00664686">
        <w:rPr>
          <w:b/>
          <w:sz w:val="24"/>
          <w:szCs w:val="24"/>
        </w:rPr>
        <w:t xml:space="preserve"> при проведении государственной итоговой </w:t>
      </w:r>
    </w:p>
    <w:p w:rsidR="000511F4" w:rsidRDefault="00831062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 xml:space="preserve">аттестации </w:t>
      </w:r>
      <w:r w:rsidR="00F15C7E" w:rsidRPr="00664686">
        <w:rPr>
          <w:b/>
          <w:sz w:val="24"/>
          <w:szCs w:val="24"/>
        </w:rPr>
        <w:t xml:space="preserve">и (или) </w:t>
      </w:r>
      <w:r w:rsidR="009E292A" w:rsidRPr="00664686">
        <w:rPr>
          <w:b/>
          <w:sz w:val="24"/>
          <w:szCs w:val="24"/>
        </w:rPr>
        <w:t>всероссийск</w:t>
      </w:r>
      <w:r w:rsidR="00821B44" w:rsidRPr="00664686">
        <w:rPr>
          <w:b/>
          <w:sz w:val="24"/>
          <w:szCs w:val="24"/>
        </w:rPr>
        <w:t>ой</w:t>
      </w:r>
      <w:r w:rsidR="009E292A" w:rsidRPr="00664686">
        <w:rPr>
          <w:b/>
          <w:sz w:val="24"/>
          <w:szCs w:val="24"/>
        </w:rPr>
        <w:t xml:space="preserve"> олимпиад</w:t>
      </w:r>
      <w:r w:rsidR="00821B44" w:rsidRPr="00664686">
        <w:rPr>
          <w:b/>
          <w:sz w:val="24"/>
          <w:szCs w:val="24"/>
        </w:rPr>
        <w:t>ы</w:t>
      </w:r>
      <w:r w:rsidR="009E292A" w:rsidRPr="00664686">
        <w:rPr>
          <w:b/>
          <w:sz w:val="24"/>
          <w:szCs w:val="24"/>
        </w:rPr>
        <w:t xml:space="preserve"> школьников</w:t>
      </w:r>
      <w:r w:rsidR="00E9176C">
        <w:rPr>
          <w:b/>
          <w:sz w:val="24"/>
          <w:szCs w:val="24"/>
        </w:rPr>
        <w:t xml:space="preserve"> </w:t>
      </w:r>
      <w:r w:rsidR="00821B44" w:rsidRPr="00664686">
        <w:rPr>
          <w:b/>
          <w:sz w:val="24"/>
          <w:szCs w:val="24"/>
        </w:rPr>
        <w:t>и олимпиад школьников</w:t>
      </w:r>
      <w:r w:rsidR="00A50D99" w:rsidRPr="00664686">
        <w:rPr>
          <w:b/>
          <w:sz w:val="24"/>
          <w:szCs w:val="24"/>
        </w:rPr>
        <w:t xml:space="preserve"> </w:t>
      </w:r>
    </w:p>
    <w:p w:rsidR="00E9176C" w:rsidRDefault="00A50D99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 xml:space="preserve">Министерства образования, науки и молодёжи </w:t>
      </w:r>
    </w:p>
    <w:p w:rsidR="00876FAA" w:rsidRPr="00664686" w:rsidRDefault="00A50D99" w:rsidP="00A50D99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  <w:vertAlign w:val="superscript"/>
        </w:rPr>
      </w:pPr>
      <w:r w:rsidRPr="00664686">
        <w:rPr>
          <w:b/>
          <w:sz w:val="24"/>
          <w:szCs w:val="24"/>
        </w:rPr>
        <w:t>Республики Крым</w:t>
      </w:r>
    </w:p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tbl>
      <w:tblPr>
        <w:tblStyle w:val="af"/>
        <w:tblW w:w="0" w:type="auto"/>
        <w:tblLook w:val="04A0"/>
      </w:tblPr>
      <w:tblGrid>
        <w:gridCol w:w="614"/>
        <w:gridCol w:w="2479"/>
        <w:gridCol w:w="1647"/>
        <w:gridCol w:w="1691"/>
        <w:gridCol w:w="1882"/>
        <w:gridCol w:w="1856"/>
      </w:tblGrid>
      <w:tr w:rsidR="00A50D99" w:rsidRPr="00664686" w:rsidTr="00821B44">
        <w:tc>
          <w:tcPr>
            <w:tcW w:w="614" w:type="dxa"/>
            <w:vMerge w:val="restart"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№ п/п</w:t>
            </w:r>
          </w:p>
        </w:tc>
        <w:tc>
          <w:tcPr>
            <w:tcW w:w="2479" w:type="dxa"/>
            <w:vMerge w:val="restart"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Фамилия, имя, отчество подавшего заявление</w:t>
            </w:r>
          </w:p>
        </w:tc>
        <w:tc>
          <w:tcPr>
            <w:tcW w:w="1419" w:type="dxa"/>
            <w:vMerge w:val="restart"/>
            <w:vAlign w:val="center"/>
          </w:tcPr>
          <w:p w:rsidR="00B906EF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 xml:space="preserve">Наименование муниципального </w:t>
            </w:r>
            <w:r w:rsidR="00B906EF">
              <w:t>образования</w:t>
            </w:r>
            <w:r w:rsidR="00876FAA" w:rsidRPr="00664686">
              <w:t xml:space="preserve">, откуда </w:t>
            </w:r>
          </w:p>
          <w:p w:rsidR="0062666B" w:rsidRPr="00664686" w:rsidRDefault="00876FAA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поступило</w:t>
            </w:r>
          </w:p>
          <w:p w:rsidR="00007706" w:rsidRPr="00664686" w:rsidRDefault="00876FAA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заявление</w:t>
            </w:r>
          </w:p>
        </w:tc>
        <w:tc>
          <w:tcPr>
            <w:tcW w:w="1691" w:type="dxa"/>
            <w:vMerge w:val="restart"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Дата принятия заявления</w:t>
            </w:r>
          </w:p>
        </w:tc>
        <w:tc>
          <w:tcPr>
            <w:tcW w:w="3738" w:type="dxa"/>
            <w:gridSpan w:val="2"/>
            <w:vAlign w:val="center"/>
          </w:tcPr>
          <w:p w:rsidR="00007706" w:rsidRPr="00664686" w:rsidRDefault="00876FAA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Заявление на а</w:t>
            </w:r>
            <w:r w:rsidR="00007706" w:rsidRPr="00664686">
              <w:t>ккредит</w:t>
            </w:r>
            <w:r w:rsidRPr="00664686">
              <w:t>ацию</w:t>
            </w:r>
          </w:p>
        </w:tc>
      </w:tr>
      <w:tr w:rsidR="00A50D99" w:rsidRPr="00664686" w:rsidTr="00821B44">
        <w:tc>
          <w:tcPr>
            <w:tcW w:w="614" w:type="dxa"/>
            <w:vMerge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479" w:type="dxa"/>
            <w:vMerge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9" w:type="dxa"/>
            <w:vMerge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91" w:type="dxa"/>
            <w:vMerge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82" w:type="dxa"/>
            <w:vAlign w:val="center"/>
          </w:tcPr>
          <w:p w:rsidR="0062666B" w:rsidRPr="00664686" w:rsidRDefault="00A50D9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при проведении государственной</w:t>
            </w:r>
            <w:r w:rsidR="00422D3B">
              <w:t xml:space="preserve"> </w:t>
            </w:r>
            <w:r w:rsidR="00007706" w:rsidRPr="00664686">
              <w:t>итоговой</w:t>
            </w:r>
          </w:p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>аттестации</w:t>
            </w:r>
          </w:p>
        </w:tc>
        <w:tc>
          <w:tcPr>
            <w:tcW w:w="1856" w:type="dxa"/>
            <w:vAlign w:val="center"/>
          </w:tcPr>
          <w:p w:rsidR="00007706" w:rsidRPr="00664686" w:rsidRDefault="00007706" w:rsidP="00821B4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64686">
              <w:t xml:space="preserve">при </w:t>
            </w:r>
            <w:r w:rsidR="00A50D99" w:rsidRPr="00664686">
              <w:t>проведении всероссийской олимпиады школьников</w:t>
            </w:r>
            <w:r w:rsidR="00821B44" w:rsidRPr="00664686">
              <w:t>, олимпиад школ</w:t>
            </w:r>
            <w:r w:rsidR="00821B44" w:rsidRPr="00664686">
              <w:t>ь</w:t>
            </w:r>
            <w:r w:rsidR="00821B44" w:rsidRPr="00664686">
              <w:t>ников</w:t>
            </w:r>
          </w:p>
        </w:tc>
      </w:tr>
      <w:tr w:rsidR="00A50D99" w:rsidRPr="00664686" w:rsidTr="00007706">
        <w:tc>
          <w:tcPr>
            <w:tcW w:w="614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007706" w:rsidRPr="00664686" w:rsidRDefault="00007706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A50D99" w:rsidRPr="00664686" w:rsidTr="00007706">
        <w:tc>
          <w:tcPr>
            <w:tcW w:w="614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FF00A9" w:rsidRPr="00664686" w:rsidRDefault="00FF00A9" w:rsidP="0083106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31062" w:rsidRPr="00664686" w:rsidRDefault="00831062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876FAA" w:rsidRPr="00664686" w:rsidRDefault="00876FAA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876FAA" w:rsidRPr="00664686" w:rsidRDefault="00876FAA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007706" w:rsidRPr="00664686" w:rsidRDefault="00007706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007706" w:rsidRPr="00664686" w:rsidRDefault="00007706" w:rsidP="00831062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0261C9" w:rsidRPr="00664686" w:rsidRDefault="000261C9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F15C7E" w:rsidRPr="00664686" w:rsidRDefault="00F15C7E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2A3B83" w:rsidRPr="00664686" w:rsidRDefault="002A3B83" w:rsidP="00007706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BD7989" w:rsidRPr="00664686" w:rsidRDefault="00BD7989">
      <w:pPr>
        <w:rPr>
          <w:sz w:val="24"/>
          <w:szCs w:val="24"/>
        </w:rPr>
      </w:pPr>
      <w:r w:rsidRPr="00664686">
        <w:rPr>
          <w:sz w:val="24"/>
          <w:szCs w:val="24"/>
        </w:rPr>
        <w:br w:type="page"/>
      </w:r>
    </w:p>
    <w:p w:rsidR="00A653F9" w:rsidRPr="00664686" w:rsidRDefault="00A653F9" w:rsidP="0066766E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143FD6" w:rsidRPr="00664686" w:rsidRDefault="00143FD6" w:rsidP="0066766E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66766E" w:rsidRPr="00664686" w:rsidRDefault="0066766E" w:rsidP="00821B44">
      <w:pPr>
        <w:pStyle w:val="a3"/>
        <w:tabs>
          <w:tab w:val="clear" w:pos="4153"/>
          <w:tab w:val="clear" w:pos="8306"/>
        </w:tabs>
        <w:ind w:left="6804"/>
      </w:pPr>
      <w:r w:rsidRPr="00664686">
        <w:t xml:space="preserve">Приложение </w:t>
      </w:r>
      <w:r w:rsidR="00BD7989" w:rsidRPr="00664686">
        <w:t>5</w:t>
      </w:r>
    </w:p>
    <w:p w:rsidR="0066766E" w:rsidRPr="00664686" w:rsidRDefault="0066766E" w:rsidP="00821B44">
      <w:pPr>
        <w:pStyle w:val="a3"/>
        <w:tabs>
          <w:tab w:val="clear" w:pos="4153"/>
          <w:tab w:val="clear" w:pos="8306"/>
        </w:tabs>
        <w:ind w:left="6804"/>
      </w:pPr>
      <w:r w:rsidRPr="00664686">
        <w:t xml:space="preserve">к приказу </w:t>
      </w:r>
      <w:r w:rsidR="00707A63" w:rsidRPr="00664686">
        <w:t xml:space="preserve">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66766E" w:rsidRPr="00664686" w:rsidRDefault="0066766E" w:rsidP="0066766E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007706" w:rsidRPr="00664686" w:rsidRDefault="00007706" w:rsidP="006C7323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Ведомость</w:t>
      </w:r>
    </w:p>
    <w:p w:rsidR="006C7323" w:rsidRPr="00664686" w:rsidRDefault="00C663AE" w:rsidP="006C7323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="00007706" w:rsidRPr="00664686">
        <w:rPr>
          <w:b/>
          <w:sz w:val="24"/>
          <w:szCs w:val="24"/>
        </w:rPr>
        <w:t>чёт</w:t>
      </w:r>
      <w:r w:rsidR="00EA032F" w:rsidRPr="00664686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="00007706" w:rsidRPr="00664686">
        <w:rPr>
          <w:b/>
          <w:sz w:val="24"/>
          <w:szCs w:val="24"/>
        </w:rPr>
        <w:t>выдачи Удостоверений общественн</w:t>
      </w:r>
      <w:r w:rsidR="00821B44" w:rsidRPr="00664686">
        <w:rPr>
          <w:b/>
          <w:sz w:val="24"/>
          <w:szCs w:val="24"/>
        </w:rPr>
        <w:t>ых</w:t>
      </w:r>
      <w:r w:rsidR="00007706" w:rsidRPr="00664686">
        <w:rPr>
          <w:b/>
          <w:sz w:val="24"/>
          <w:szCs w:val="24"/>
        </w:rPr>
        <w:t xml:space="preserve"> наблюдател</w:t>
      </w:r>
      <w:r w:rsidR="00821B44" w:rsidRPr="00664686">
        <w:rPr>
          <w:b/>
          <w:sz w:val="24"/>
          <w:szCs w:val="24"/>
        </w:rPr>
        <w:t>ей</w:t>
      </w:r>
      <w:r w:rsidR="00007706" w:rsidRPr="00664686">
        <w:rPr>
          <w:b/>
          <w:sz w:val="24"/>
          <w:szCs w:val="24"/>
        </w:rPr>
        <w:t xml:space="preserve"> при проведении </w:t>
      </w:r>
    </w:p>
    <w:p w:rsidR="00C663AE" w:rsidRDefault="00007706" w:rsidP="006C7323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государствен</w:t>
      </w:r>
      <w:r w:rsidR="001A1F09" w:rsidRPr="00664686">
        <w:rPr>
          <w:b/>
          <w:sz w:val="24"/>
          <w:szCs w:val="24"/>
        </w:rPr>
        <w:t>ной итоговой</w:t>
      </w:r>
      <w:r w:rsidRPr="00664686">
        <w:rPr>
          <w:b/>
          <w:sz w:val="24"/>
          <w:szCs w:val="24"/>
        </w:rPr>
        <w:t xml:space="preserve"> аттестации </w:t>
      </w:r>
      <w:r w:rsidR="001A1F09" w:rsidRPr="00664686">
        <w:rPr>
          <w:b/>
          <w:sz w:val="24"/>
          <w:szCs w:val="24"/>
        </w:rPr>
        <w:t>и</w:t>
      </w:r>
    </w:p>
    <w:p w:rsidR="00007706" w:rsidRPr="00664686" w:rsidRDefault="001A1F09" w:rsidP="00C663AE">
      <w:pPr>
        <w:pStyle w:val="a3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 xml:space="preserve"> всероссийск</w:t>
      </w:r>
      <w:r w:rsidR="00821B44" w:rsidRPr="00664686">
        <w:rPr>
          <w:b/>
          <w:sz w:val="24"/>
          <w:szCs w:val="24"/>
        </w:rPr>
        <w:t>ой</w:t>
      </w:r>
      <w:r w:rsidRPr="00664686">
        <w:rPr>
          <w:b/>
          <w:sz w:val="24"/>
          <w:szCs w:val="24"/>
        </w:rPr>
        <w:t xml:space="preserve"> олимпиад</w:t>
      </w:r>
      <w:r w:rsidR="00821B44" w:rsidRPr="00664686">
        <w:rPr>
          <w:b/>
          <w:sz w:val="24"/>
          <w:szCs w:val="24"/>
        </w:rPr>
        <w:t>ы</w:t>
      </w:r>
      <w:r w:rsidR="00C663AE">
        <w:rPr>
          <w:b/>
          <w:sz w:val="24"/>
          <w:szCs w:val="24"/>
        </w:rPr>
        <w:t xml:space="preserve"> </w:t>
      </w:r>
      <w:r w:rsidRPr="00664686">
        <w:rPr>
          <w:b/>
          <w:sz w:val="24"/>
          <w:szCs w:val="24"/>
        </w:rPr>
        <w:t>школьников</w:t>
      </w:r>
      <w:r w:rsidR="00821B44" w:rsidRPr="00664686">
        <w:rPr>
          <w:b/>
          <w:sz w:val="24"/>
          <w:szCs w:val="24"/>
        </w:rPr>
        <w:t xml:space="preserve"> </w:t>
      </w:r>
    </w:p>
    <w:p w:rsidR="00876FAA" w:rsidRPr="00664686" w:rsidRDefault="00876FAA" w:rsidP="006C7323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876FAA" w:rsidRPr="00664686" w:rsidRDefault="00876FAA" w:rsidP="00876FAA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tbl>
      <w:tblPr>
        <w:tblStyle w:val="af"/>
        <w:tblW w:w="9583" w:type="dxa"/>
        <w:tblLook w:val="04A0"/>
      </w:tblPr>
      <w:tblGrid>
        <w:gridCol w:w="503"/>
        <w:gridCol w:w="3291"/>
        <w:gridCol w:w="1843"/>
        <w:gridCol w:w="1701"/>
        <w:gridCol w:w="1120"/>
        <w:gridCol w:w="1125"/>
      </w:tblGrid>
      <w:tr w:rsidR="00FF00A9" w:rsidRPr="00664686" w:rsidTr="00821B44">
        <w:tc>
          <w:tcPr>
            <w:tcW w:w="503" w:type="dxa"/>
            <w:vMerge w:val="restart"/>
            <w:vAlign w:val="center"/>
          </w:tcPr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№</w:t>
            </w:r>
          </w:p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п/п</w:t>
            </w:r>
          </w:p>
        </w:tc>
        <w:tc>
          <w:tcPr>
            <w:tcW w:w="3291" w:type="dxa"/>
            <w:vMerge w:val="restart"/>
            <w:vAlign w:val="center"/>
          </w:tcPr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Фамилия, имя,</w:t>
            </w:r>
          </w:p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отчество лица,</w:t>
            </w:r>
          </w:p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получившего</w:t>
            </w:r>
          </w:p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удостоверение</w:t>
            </w:r>
          </w:p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общественного</w:t>
            </w:r>
          </w:p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наблюдателя</w:t>
            </w:r>
          </w:p>
        </w:tc>
        <w:tc>
          <w:tcPr>
            <w:tcW w:w="3544" w:type="dxa"/>
            <w:gridSpan w:val="2"/>
            <w:vAlign w:val="center"/>
          </w:tcPr>
          <w:p w:rsidR="004F0DC1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Удостоверение общественного</w:t>
            </w:r>
          </w:p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наблюдателя</w:t>
            </w:r>
          </w:p>
        </w:tc>
        <w:tc>
          <w:tcPr>
            <w:tcW w:w="1120" w:type="dxa"/>
            <w:vMerge w:val="restart"/>
            <w:vAlign w:val="center"/>
          </w:tcPr>
          <w:p w:rsidR="006C7323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Дата</w:t>
            </w:r>
          </w:p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выдачи</w:t>
            </w:r>
          </w:p>
        </w:tc>
        <w:tc>
          <w:tcPr>
            <w:tcW w:w="1125" w:type="dxa"/>
            <w:vMerge w:val="restart"/>
            <w:vAlign w:val="center"/>
          </w:tcPr>
          <w:p w:rsidR="00FF00A9" w:rsidRPr="00664686" w:rsidRDefault="00FF00A9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664686">
              <w:rPr>
                <w:b/>
              </w:rPr>
              <w:t>Подпись</w:t>
            </w:r>
          </w:p>
        </w:tc>
      </w:tr>
      <w:tr w:rsidR="004F0DC1" w:rsidRPr="00664686" w:rsidTr="00821B44">
        <w:trPr>
          <w:trHeight w:val="930"/>
        </w:trPr>
        <w:tc>
          <w:tcPr>
            <w:tcW w:w="503" w:type="dxa"/>
            <w:vMerge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3291" w:type="dxa"/>
            <w:vMerge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Номер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удостоверения при проведении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государственной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итоговой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аттестации</w:t>
            </w:r>
          </w:p>
        </w:tc>
        <w:tc>
          <w:tcPr>
            <w:tcW w:w="1701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Номер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удостоверения при проведении</w:t>
            </w:r>
          </w:p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всероссийск</w:t>
            </w:r>
            <w:r w:rsidR="00821B44" w:rsidRPr="00664686">
              <w:rPr>
                <w:b/>
                <w:sz w:val="18"/>
                <w:szCs w:val="18"/>
              </w:rPr>
              <w:t>ой</w:t>
            </w:r>
            <w:r w:rsidRPr="00664686">
              <w:rPr>
                <w:b/>
                <w:sz w:val="18"/>
                <w:szCs w:val="18"/>
              </w:rPr>
              <w:t xml:space="preserve"> олимпиад</w:t>
            </w:r>
            <w:r w:rsidR="00821B44" w:rsidRPr="00664686">
              <w:rPr>
                <w:b/>
                <w:sz w:val="18"/>
                <w:szCs w:val="18"/>
              </w:rPr>
              <w:t>ы</w:t>
            </w:r>
          </w:p>
          <w:p w:rsidR="004F0DC1" w:rsidRPr="00664686" w:rsidRDefault="004F0DC1" w:rsidP="00C663A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18"/>
                <w:szCs w:val="18"/>
              </w:rPr>
            </w:pPr>
            <w:r w:rsidRPr="00664686">
              <w:rPr>
                <w:b/>
                <w:sz w:val="18"/>
                <w:szCs w:val="18"/>
              </w:rPr>
              <w:t>школьников</w:t>
            </w:r>
            <w:r w:rsidR="00821B44" w:rsidRPr="0066468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vMerge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125" w:type="dxa"/>
            <w:vMerge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</w:tr>
      <w:tr w:rsidR="004F0DC1" w:rsidRPr="00664686" w:rsidTr="00821B44">
        <w:tc>
          <w:tcPr>
            <w:tcW w:w="503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3291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120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  <w:tc>
          <w:tcPr>
            <w:tcW w:w="1125" w:type="dxa"/>
            <w:vAlign w:val="center"/>
          </w:tcPr>
          <w:p w:rsidR="004F0DC1" w:rsidRPr="00664686" w:rsidRDefault="004F0DC1" w:rsidP="00821B4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</w:p>
        </w:tc>
      </w:tr>
      <w:tr w:rsidR="004F0DC1" w:rsidRPr="00664686" w:rsidTr="004F0DC1">
        <w:tc>
          <w:tcPr>
            <w:tcW w:w="50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329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84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70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0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5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</w:tr>
      <w:tr w:rsidR="004F0DC1" w:rsidRPr="00664686" w:rsidTr="004F0DC1">
        <w:tc>
          <w:tcPr>
            <w:tcW w:w="50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329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84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70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0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5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</w:tr>
      <w:tr w:rsidR="004F0DC1" w:rsidRPr="00664686" w:rsidTr="004F0DC1">
        <w:tc>
          <w:tcPr>
            <w:tcW w:w="50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329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84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70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0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5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</w:tr>
      <w:tr w:rsidR="004F0DC1" w:rsidRPr="00664686" w:rsidTr="004F0DC1">
        <w:tc>
          <w:tcPr>
            <w:tcW w:w="50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329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843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701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0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125" w:type="dxa"/>
          </w:tcPr>
          <w:p w:rsidR="004F0DC1" w:rsidRPr="00664686" w:rsidRDefault="004F0DC1" w:rsidP="00876FAA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</w:tr>
    </w:tbl>
    <w:p w:rsidR="00876FAA" w:rsidRPr="00664686" w:rsidRDefault="00876FAA" w:rsidP="00876FAA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FF00A9" w:rsidRPr="00664686" w:rsidRDefault="00FF00A9" w:rsidP="00876FAA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FF00A9" w:rsidRPr="00664686" w:rsidRDefault="00FF00A9" w:rsidP="00876FAA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FF00A9" w:rsidRPr="00664686" w:rsidRDefault="00FF00A9" w:rsidP="006C7323">
      <w:pPr>
        <w:pStyle w:val="a3"/>
        <w:tabs>
          <w:tab w:val="clear" w:pos="4153"/>
          <w:tab w:val="clear" w:pos="8306"/>
        </w:tabs>
        <w:ind w:firstLine="426"/>
        <w:jc w:val="both"/>
        <w:rPr>
          <w:sz w:val="24"/>
          <w:szCs w:val="24"/>
        </w:rPr>
      </w:pPr>
    </w:p>
    <w:p w:rsidR="005F4681" w:rsidRPr="00664686" w:rsidRDefault="00EA032F" w:rsidP="006C7323">
      <w:pPr>
        <w:pStyle w:val="a3"/>
        <w:tabs>
          <w:tab w:val="clear" w:pos="4153"/>
          <w:tab w:val="clear" w:pos="8306"/>
        </w:tabs>
        <w:ind w:firstLine="426"/>
        <w:jc w:val="both"/>
        <w:rPr>
          <w:i/>
          <w:sz w:val="24"/>
          <w:szCs w:val="24"/>
        </w:rPr>
      </w:pPr>
      <w:r w:rsidRPr="00664686">
        <w:rPr>
          <w:i/>
          <w:sz w:val="24"/>
          <w:szCs w:val="24"/>
        </w:rPr>
        <w:t xml:space="preserve">Книга регистрации заявлений граждан </w:t>
      </w:r>
      <w:r w:rsidR="007B3B48">
        <w:rPr>
          <w:i/>
          <w:sz w:val="24"/>
          <w:szCs w:val="24"/>
        </w:rPr>
        <w:t>об</w:t>
      </w:r>
      <w:r w:rsidRPr="00664686">
        <w:rPr>
          <w:i/>
          <w:sz w:val="24"/>
          <w:szCs w:val="24"/>
        </w:rPr>
        <w:t xml:space="preserve"> аккредитаци</w:t>
      </w:r>
      <w:r w:rsidR="007B3B48">
        <w:rPr>
          <w:i/>
          <w:sz w:val="24"/>
          <w:szCs w:val="24"/>
        </w:rPr>
        <w:t>и граждан</w:t>
      </w:r>
      <w:r w:rsidRPr="00664686">
        <w:rPr>
          <w:i/>
          <w:sz w:val="24"/>
          <w:szCs w:val="24"/>
        </w:rPr>
        <w:t xml:space="preserve"> в качестве общественн</w:t>
      </w:r>
      <w:r w:rsidRPr="00664686">
        <w:rPr>
          <w:i/>
          <w:sz w:val="24"/>
          <w:szCs w:val="24"/>
        </w:rPr>
        <w:t>о</w:t>
      </w:r>
      <w:r w:rsidRPr="00664686">
        <w:rPr>
          <w:i/>
          <w:sz w:val="24"/>
          <w:szCs w:val="24"/>
        </w:rPr>
        <w:t xml:space="preserve">го наблюдателя при проведении государственной итоговой аттестации </w:t>
      </w:r>
      <w:r w:rsidR="0066766E" w:rsidRPr="00664686">
        <w:rPr>
          <w:i/>
          <w:sz w:val="24"/>
          <w:szCs w:val="24"/>
        </w:rPr>
        <w:t>и (или)</w:t>
      </w:r>
      <w:r w:rsidR="005746E7" w:rsidRPr="00664686">
        <w:rPr>
          <w:i/>
          <w:sz w:val="24"/>
          <w:szCs w:val="24"/>
        </w:rPr>
        <w:t xml:space="preserve">всероссийской олимпиады школьников </w:t>
      </w:r>
      <w:r w:rsidR="00821B44" w:rsidRPr="00664686">
        <w:rPr>
          <w:i/>
          <w:sz w:val="24"/>
          <w:szCs w:val="24"/>
        </w:rPr>
        <w:t xml:space="preserve">и олимпиад школьников </w:t>
      </w:r>
      <w:r w:rsidRPr="00664686">
        <w:rPr>
          <w:i/>
          <w:sz w:val="24"/>
          <w:szCs w:val="24"/>
        </w:rPr>
        <w:t xml:space="preserve">и </w:t>
      </w:r>
      <w:r w:rsidR="00FF00A9" w:rsidRPr="00664686">
        <w:rPr>
          <w:i/>
          <w:sz w:val="24"/>
          <w:szCs w:val="24"/>
        </w:rPr>
        <w:t xml:space="preserve">Ведомость </w:t>
      </w:r>
      <w:r w:rsidRPr="00664686">
        <w:rPr>
          <w:i/>
          <w:sz w:val="24"/>
          <w:szCs w:val="24"/>
        </w:rPr>
        <w:t>учёта выдачи бланков Удостов</w:t>
      </w:r>
      <w:r w:rsidRPr="00664686">
        <w:rPr>
          <w:i/>
          <w:sz w:val="24"/>
          <w:szCs w:val="24"/>
        </w:rPr>
        <w:t>е</w:t>
      </w:r>
      <w:r w:rsidRPr="00664686">
        <w:rPr>
          <w:i/>
          <w:sz w:val="24"/>
          <w:szCs w:val="24"/>
        </w:rPr>
        <w:t>рений общественного наблюдателя при проведении государст</w:t>
      </w:r>
      <w:r w:rsidR="005746E7" w:rsidRPr="00664686">
        <w:rPr>
          <w:i/>
          <w:sz w:val="24"/>
          <w:szCs w:val="24"/>
        </w:rPr>
        <w:t xml:space="preserve">венной </w:t>
      </w:r>
      <w:r w:rsidRPr="00664686">
        <w:rPr>
          <w:i/>
          <w:sz w:val="24"/>
          <w:szCs w:val="24"/>
        </w:rPr>
        <w:t>итого</w:t>
      </w:r>
      <w:r w:rsidR="005746E7" w:rsidRPr="00664686">
        <w:rPr>
          <w:i/>
          <w:sz w:val="24"/>
          <w:szCs w:val="24"/>
        </w:rPr>
        <w:t>вой</w:t>
      </w:r>
      <w:r w:rsidRPr="00664686">
        <w:rPr>
          <w:i/>
          <w:sz w:val="24"/>
          <w:szCs w:val="24"/>
        </w:rPr>
        <w:t xml:space="preserve"> аттестации и </w:t>
      </w:r>
      <w:r w:rsidR="0066766E" w:rsidRPr="00664686">
        <w:rPr>
          <w:i/>
          <w:sz w:val="24"/>
          <w:szCs w:val="24"/>
        </w:rPr>
        <w:t xml:space="preserve">(или) </w:t>
      </w:r>
      <w:r w:rsidR="005746E7" w:rsidRPr="00664686">
        <w:rPr>
          <w:i/>
          <w:sz w:val="24"/>
          <w:szCs w:val="24"/>
        </w:rPr>
        <w:t xml:space="preserve">всероссийской олимпиады школьников </w:t>
      </w:r>
      <w:r w:rsidR="00FF00A9" w:rsidRPr="00664686">
        <w:rPr>
          <w:i/>
          <w:sz w:val="24"/>
          <w:szCs w:val="24"/>
        </w:rPr>
        <w:t>должн</w:t>
      </w:r>
      <w:r w:rsidRPr="00664686">
        <w:rPr>
          <w:i/>
          <w:sz w:val="24"/>
          <w:szCs w:val="24"/>
        </w:rPr>
        <w:t>ы</w:t>
      </w:r>
      <w:r w:rsidR="00FF00A9" w:rsidRPr="00664686">
        <w:rPr>
          <w:i/>
          <w:sz w:val="24"/>
          <w:szCs w:val="24"/>
        </w:rPr>
        <w:t xml:space="preserve"> быть пронумерован</w:t>
      </w:r>
      <w:r w:rsidRPr="00664686">
        <w:rPr>
          <w:i/>
          <w:sz w:val="24"/>
          <w:szCs w:val="24"/>
        </w:rPr>
        <w:t>ы</w:t>
      </w:r>
      <w:r w:rsidR="00FF00A9" w:rsidRPr="00664686">
        <w:rPr>
          <w:i/>
          <w:sz w:val="24"/>
          <w:szCs w:val="24"/>
        </w:rPr>
        <w:t>, прошнурован</w:t>
      </w:r>
      <w:r w:rsidRPr="00664686">
        <w:rPr>
          <w:i/>
          <w:sz w:val="24"/>
          <w:szCs w:val="24"/>
        </w:rPr>
        <w:t>ы</w:t>
      </w:r>
      <w:r w:rsidR="00FF00A9" w:rsidRPr="00664686">
        <w:rPr>
          <w:i/>
          <w:sz w:val="24"/>
          <w:szCs w:val="24"/>
        </w:rPr>
        <w:t xml:space="preserve">, иметь на последней странице запись о наименовании </w:t>
      </w:r>
      <w:r w:rsidRPr="00664686">
        <w:rPr>
          <w:i/>
          <w:sz w:val="24"/>
          <w:szCs w:val="24"/>
        </w:rPr>
        <w:t>учреждения, принявшего заявления или</w:t>
      </w:r>
      <w:r w:rsidR="00FF00A9" w:rsidRPr="00664686">
        <w:rPr>
          <w:i/>
          <w:sz w:val="24"/>
          <w:szCs w:val="24"/>
        </w:rPr>
        <w:t xml:space="preserve"> выдавшего </w:t>
      </w:r>
      <w:r w:rsidRPr="00664686">
        <w:rPr>
          <w:i/>
          <w:sz w:val="24"/>
          <w:szCs w:val="24"/>
        </w:rPr>
        <w:t>Удостоверения</w:t>
      </w:r>
      <w:r w:rsidR="00FF00A9" w:rsidRPr="00664686">
        <w:rPr>
          <w:i/>
          <w:sz w:val="24"/>
          <w:szCs w:val="24"/>
        </w:rPr>
        <w:t>, и количестве страниц, печать и подпись руководителя учреждения</w:t>
      </w:r>
      <w:r w:rsidRPr="00664686">
        <w:rPr>
          <w:i/>
          <w:sz w:val="24"/>
          <w:szCs w:val="24"/>
        </w:rPr>
        <w:t xml:space="preserve">. </w:t>
      </w:r>
    </w:p>
    <w:p w:rsidR="00FF00A9" w:rsidRPr="00664686" w:rsidRDefault="00FF00A9" w:rsidP="006C7323">
      <w:pPr>
        <w:pStyle w:val="a3"/>
        <w:tabs>
          <w:tab w:val="clear" w:pos="4153"/>
          <w:tab w:val="clear" w:pos="8306"/>
        </w:tabs>
        <w:ind w:firstLine="426"/>
        <w:jc w:val="both"/>
        <w:rPr>
          <w:i/>
          <w:sz w:val="24"/>
          <w:szCs w:val="24"/>
        </w:rPr>
      </w:pPr>
      <w:r w:rsidRPr="00664686">
        <w:rPr>
          <w:i/>
          <w:sz w:val="24"/>
          <w:szCs w:val="24"/>
        </w:rPr>
        <w:t xml:space="preserve">Записи в </w:t>
      </w:r>
      <w:r w:rsidR="00EA032F" w:rsidRPr="00664686">
        <w:rPr>
          <w:i/>
          <w:sz w:val="24"/>
          <w:szCs w:val="24"/>
        </w:rPr>
        <w:t>Книге или В</w:t>
      </w:r>
      <w:r w:rsidRPr="00664686">
        <w:rPr>
          <w:i/>
          <w:sz w:val="24"/>
          <w:szCs w:val="24"/>
        </w:rPr>
        <w:t>едомо</w:t>
      </w:r>
      <w:r w:rsidR="00EA032F" w:rsidRPr="00664686">
        <w:rPr>
          <w:i/>
          <w:sz w:val="24"/>
          <w:szCs w:val="24"/>
        </w:rPr>
        <w:t>сти</w:t>
      </w:r>
      <w:r w:rsidRPr="00664686">
        <w:rPr>
          <w:i/>
          <w:sz w:val="24"/>
          <w:szCs w:val="24"/>
        </w:rPr>
        <w:t xml:space="preserve"> производятся в хронологическом порядке при совершении операции лицом, ответственным за получение</w:t>
      </w:r>
      <w:r w:rsidR="00EA032F" w:rsidRPr="00664686">
        <w:rPr>
          <w:i/>
          <w:sz w:val="24"/>
          <w:szCs w:val="24"/>
        </w:rPr>
        <w:t xml:space="preserve"> заявления </w:t>
      </w:r>
      <w:r w:rsidR="0066766E" w:rsidRPr="00664686">
        <w:rPr>
          <w:i/>
          <w:sz w:val="24"/>
          <w:szCs w:val="24"/>
        </w:rPr>
        <w:t>и (</w:t>
      </w:r>
      <w:r w:rsidR="00EA032F" w:rsidRPr="00664686">
        <w:rPr>
          <w:i/>
          <w:sz w:val="24"/>
          <w:szCs w:val="24"/>
        </w:rPr>
        <w:t>или</w:t>
      </w:r>
      <w:r w:rsidR="0066766E" w:rsidRPr="00664686">
        <w:rPr>
          <w:i/>
          <w:sz w:val="24"/>
          <w:szCs w:val="24"/>
        </w:rPr>
        <w:t>)</w:t>
      </w:r>
      <w:r w:rsidR="00E9176C">
        <w:rPr>
          <w:i/>
          <w:sz w:val="24"/>
          <w:szCs w:val="24"/>
        </w:rPr>
        <w:t xml:space="preserve"> </w:t>
      </w:r>
      <w:r w:rsidRPr="00664686">
        <w:rPr>
          <w:i/>
          <w:sz w:val="24"/>
          <w:szCs w:val="24"/>
        </w:rPr>
        <w:t xml:space="preserve">выдачу </w:t>
      </w:r>
      <w:r w:rsidR="00EA032F" w:rsidRPr="00664686">
        <w:rPr>
          <w:i/>
          <w:sz w:val="24"/>
          <w:szCs w:val="24"/>
        </w:rPr>
        <w:t>Удостоверений</w:t>
      </w:r>
      <w:r w:rsidRPr="00664686">
        <w:rPr>
          <w:i/>
          <w:sz w:val="24"/>
          <w:szCs w:val="24"/>
        </w:rPr>
        <w:t>.</w:t>
      </w:r>
    </w:p>
    <w:p w:rsidR="00FF00A9" w:rsidRPr="00664686" w:rsidRDefault="00FF00A9" w:rsidP="00FF00A9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sz w:val="24"/>
          <w:szCs w:val="24"/>
        </w:rPr>
      </w:pPr>
    </w:p>
    <w:p w:rsidR="000261C9" w:rsidRPr="00664686" w:rsidRDefault="000261C9" w:rsidP="000261C9">
      <w:pPr>
        <w:jc w:val="right"/>
      </w:pPr>
    </w:p>
    <w:p w:rsidR="000261C9" w:rsidRPr="00664686" w:rsidRDefault="000261C9" w:rsidP="000261C9">
      <w:pPr>
        <w:jc w:val="right"/>
      </w:pPr>
    </w:p>
    <w:p w:rsidR="000261C9" w:rsidRPr="00664686" w:rsidRDefault="000261C9" w:rsidP="000261C9">
      <w:pPr>
        <w:jc w:val="right"/>
      </w:pPr>
    </w:p>
    <w:p w:rsidR="002A3B83" w:rsidRPr="00664686" w:rsidRDefault="002A3B83" w:rsidP="000261C9">
      <w:pPr>
        <w:jc w:val="right"/>
      </w:pPr>
    </w:p>
    <w:p w:rsidR="002A3B83" w:rsidRPr="00664686" w:rsidRDefault="002A3B83" w:rsidP="000261C9">
      <w:pPr>
        <w:jc w:val="right"/>
      </w:pPr>
    </w:p>
    <w:p w:rsidR="002A3B83" w:rsidRPr="00664686" w:rsidRDefault="002A3B83" w:rsidP="000261C9">
      <w:pPr>
        <w:jc w:val="right"/>
      </w:pPr>
    </w:p>
    <w:p w:rsidR="002A3B83" w:rsidRPr="00664686" w:rsidRDefault="002A3B83" w:rsidP="000261C9">
      <w:pPr>
        <w:jc w:val="right"/>
      </w:pPr>
    </w:p>
    <w:p w:rsidR="002A3B83" w:rsidRPr="00664686" w:rsidRDefault="002A3B83" w:rsidP="000261C9">
      <w:pPr>
        <w:jc w:val="right"/>
      </w:pPr>
    </w:p>
    <w:p w:rsidR="00BD7989" w:rsidRPr="00664686" w:rsidRDefault="00BD7989">
      <w:r w:rsidRPr="00664686">
        <w:br w:type="page"/>
      </w:r>
    </w:p>
    <w:p w:rsidR="000261C9" w:rsidRPr="00664686" w:rsidRDefault="000261C9" w:rsidP="000261C9">
      <w:pPr>
        <w:jc w:val="right"/>
      </w:pPr>
    </w:p>
    <w:p w:rsidR="000261C9" w:rsidRPr="00664686" w:rsidRDefault="00821B44" w:rsidP="00AC3996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Ф</w:t>
      </w:r>
      <w:r w:rsidR="000261C9" w:rsidRPr="00664686">
        <w:rPr>
          <w:b/>
          <w:sz w:val="24"/>
          <w:szCs w:val="24"/>
        </w:rPr>
        <w:t>орма заявления</w:t>
      </w:r>
    </w:p>
    <w:p w:rsidR="00AC3996" w:rsidRPr="00664686" w:rsidRDefault="009A5876" w:rsidP="00AC39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</w:t>
      </w:r>
      <w:r w:rsidR="000261C9" w:rsidRPr="00664686">
        <w:rPr>
          <w:b/>
          <w:sz w:val="24"/>
          <w:szCs w:val="24"/>
        </w:rPr>
        <w:t xml:space="preserve"> аккредитаци</w:t>
      </w:r>
      <w:r>
        <w:rPr>
          <w:b/>
          <w:sz w:val="24"/>
          <w:szCs w:val="24"/>
        </w:rPr>
        <w:t>и граждан</w:t>
      </w:r>
      <w:r w:rsidR="000261C9" w:rsidRPr="00664686">
        <w:rPr>
          <w:b/>
          <w:sz w:val="24"/>
          <w:szCs w:val="24"/>
        </w:rPr>
        <w:t xml:space="preserve"> в качестве общественного наблюдателя</w:t>
      </w:r>
    </w:p>
    <w:p w:rsidR="00AC3996" w:rsidRPr="00664686" w:rsidRDefault="00AC3996" w:rsidP="00AC3996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 xml:space="preserve">при проведении государственной </w:t>
      </w:r>
      <w:r w:rsidR="000261C9" w:rsidRPr="00664686">
        <w:rPr>
          <w:b/>
          <w:sz w:val="24"/>
          <w:szCs w:val="24"/>
        </w:rPr>
        <w:t>ито</w:t>
      </w:r>
      <w:r w:rsidRPr="00664686">
        <w:rPr>
          <w:b/>
          <w:sz w:val="24"/>
          <w:szCs w:val="24"/>
        </w:rPr>
        <w:t>говой</w:t>
      </w:r>
      <w:r w:rsidR="000261C9" w:rsidRPr="00664686">
        <w:rPr>
          <w:b/>
          <w:sz w:val="24"/>
          <w:szCs w:val="24"/>
        </w:rPr>
        <w:t xml:space="preserve"> аттестации </w:t>
      </w:r>
    </w:p>
    <w:p w:rsidR="00BD7989" w:rsidRPr="00664686" w:rsidRDefault="00BD7989" w:rsidP="00AC3996">
      <w:pPr>
        <w:jc w:val="center"/>
        <w:rPr>
          <w:b/>
          <w:sz w:val="24"/>
          <w:szCs w:val="24"/>
        </w:rPr>
      </w:pPr>
    </w:p>
    <w:tbl>
      <w:tblPr>
        <w:tblStyle w:val="af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36"/>
      </w:tblGrid>
      <w:tr w:rsidR="000261C9" w:rsidRPr="00664686" w:rsidTr="003E2ABF">
        <w:tc>
          <w:tcPr>
            <w:tcW w:w="4536" w:type="dxa"/>
          </w:tcPr>
          <w:p w:rsidR="000261C9" w:rsidRPr="00664686" w:rsidRDefault="000261C9" w:rsidP="003E2ABF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Министру</w:t>
            </w:r>
          </w:p>
          <w:p w:rsidR="00AC3996" w:rsidRPr="00664686" w:rsidRDefault="00D56B9A" w:rsidP="003E2ABF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о</w:t>
            </w:r>
            <w:r w:rsidR="00AC3996" w:rsidRPr="00664686">
              <w:rPr>
                <w:sz w:val="24"/>
                <w:szCs w:val="24"/>
              </w:rPr>
              <w:t xml:space="preserve">бразования, науки и молодёжи </w:t>
            </w:r>
          </w:p>
          <w:p w:rsidR="000261C9" w:rsidRPr="00664686" w:rsidRDefault="00AC3996" w:rsidP="003E2ABF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Республики Крым</w:t>
            </w:r>
          </w:p>
          <w:p w:rsidR="000261C9" w:rsidRPr="00664686" w:rsidRDefault="00AC3996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Гончаровой Н.Г.</w:t>
            </w:r>
          </w:p>
          <w:p w:rsidR="000261C9" w:rsidRPr="00664686" w:rsidRDefault="000261C9" w:rsidP="006464FB">
            <w:pPr>
              <w:ind w:left="1593" w:hanging="1593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Ф._________________________________</w:t>
            </w:r>
          </w:p>
          <w:p w:rsidR="000261C9" w:rsidRPr="00664686" w:rsidRDefault="000261C9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И.__________________________________</w:t>
            </w:r>
          </w:p>
          <w:p w:rsidR="000261C9" w:rsidRPr="00664686" w:rsidRDefault="000261C9" w:rsidP="003E2ABF">
            <w:pPr>
              <w:ind w:left="1593" w:hanging="1593"/>
              <w:jc w:val="center"/>
              <w:rPr>
                <w:sz w:val="16"/>
                <w:szCs w:val="16"/>
              </w:rPr>
            </w:pPr>
            <w:r w:rsidRPr="00664686">
              <w:rPr>
                <w:sz w:val="24"/>
                <w:szCs w:val="24"/>
              </w:rPr>
              <w:t>О.__________________________________</w:t>
            </w:r>
          </w:p>
        </w:tc>
      </w:tr>
    </w:tbl>
    <w:p w:rsidR="000261C9" w:rsidRPr="00664686" w:rsidRDefault="000261C9" w:rsidP="000261C9">
      <w:pPr>
        <w:jc w:val="right"/>
        <w:rPr>
          <w:sz w:val="24"/>
          <w:szCs w:val="24"/>
        </w:rPr>
      </w:pPr>
    </w:p>
    <w:p w:rsidR="000261C9" w:rsidRPr="00664686" w:rsidRDefault="000261C9" w:rsidP="000261C9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ЗАЯВЛЕНИЕ</w:t>
      </w:r>
    </w:p>
    <w:p w:rsidR="000261C9" w:rsidRPr="00664686" w:rsidRDefault="000261C9" w:rsidP="000261C9">
      <w:pPr>
        <w:ind w:firstLine="708"/>
        <w:jc w:val="both"/>
        <w:rPr>
          <w:sz w:val="24"/>
          <w:szCs w:val="24"/>
        </w:rPr>
      </w:pPr>
      <w:r w:rsidRPr="00664686">
        <w:rPr>
          <w:sz w:val="24"/>
          <w:szCs w:val="24"/>
        </w:rPr>
        <w:t>Прошу аккредитовать меня в качестве общественного наблюдателя на экзамен(ы) при прове</w:t>
      </w:r>
      <w:r w:rsidR="00AC3996" w:rsidRPr="00664686">
        <w:rPr>
          <w:sz w:val="24"/>
          <w:szCs w:val="24"/>
        </w:rPr>
        <w:t>дении государственной итоговой</w:t>
      </w:r>
      <w:r w:rsidRPr="00664686">
        <w:rPr>
          <w:sz w:val="24"/>
          <w:szCs w:val="24"/>
        </w:rPr>
        <w:t xml:space="preserve"> аттестации в  </w:t>
      </w:r>
      <w:r w:rsidR="00AC3996" w:rsidRPr="00664686">
        <w:rPr>
          <w:sz w:val="24"/>
          <w:szCs w:val="24"/>
        </w:rPr>
        <w:t>ППЭ №_____ (</w:t>
      </w:r>
      <w:r w:rsidRPr="00664686">
        <w:rPr>
          <w:sz w:val="24"/>
          <w:szCs w:val="24"/>
        </w:rPr>
        <w:t>в следующие дни провед</w:t>
      </w:r>
      <w:r w:rsidRPr="00664686">
        <w:rPr>
          <w:sz w:val="24"/>
          <w:szCs w:val="24"/>
        </w:rPr>
        <w:t>е</w:t>
      </w:r>
      <w:r w:rsidRPr="00664686">
        <w:rPr>
          <w:sz w:val="24"/>
          <w:szCs w:val="24"/>
        </w:rPr>
        <w:t>нияэкзамена</w:t>
      </w:r>
      <w:r w:rsidR="00AC3996" w:rsidRPr="00664686">
        <w:rPr>
          <w:sz w:val="24"/>
          <w:szCs w:val="24"/>
        </w:rPr>
        <w:t>________________________________________________________________</w:t>
      </w:r>
      <w:r w:rsidR="00821B44" w:rsidRPr="00664686">
        <w:rPr>
          <w:sz w:val="24"/>
          <w:szCs w:val="24"/>
        </w:rPr>
        <w:t>________</w:t>
      </w:r>
      <w:r w:rsidRPr="00664686">
        <w:rPr>
          <w:sz w:val="24"/>
          <w:szCs w:val="24"/>
        </w:rPr>
        <w:t xml:space="preserve"> ________________________________________________________________________________</w:t>
      </w:r>
      <w:r w:rsidR="00821B44" w:rsidRPr="00664686">
        <w:rPr>
          <w:sz w:val="24"/>
          <w:szCs w:val="24"/>
        </w:rPr>
        <w:t>__</w:t>
      </w:r>
      <w:r w:rsidRPr="00664686">
        <w:rPr>
          <w:sz w:val="24"/>
          <w:szCs w:val="24"/>
        </w:rPr>
        <w:t>_</w:t>
      </w:r>
    </w:p>
    <w:p w:rsidR="000261C9" w:rsidRPr="00664686" w:rsidRDefault="000261C9" w:rsidP="000261C9">
      <w:pPr>
        <w:ind w:firstLine="708"/>
        <w:jc w:val="center"/>
        <w:rPr>
          <w:sz w:val="16"/>
          <w:szCs w:val="16"/>
        </w:rPr>
      </w:pPr>
      <w:r w:rsidRPr="00664686">
        <w:rPr>
          <w:sz w:val="16"/>
          <w:szCs w:val="16"/>
        </w:rPr>
        <w:t>(указать конкретную дату проведения экзамена(ов) в соответствии  с утвержденным расписанием, в установленном порядке)</w:t>
      </w:r>
    </w:p>
    <w:p w:rsidR="000261C9" w:rsidRPr="00664686" w:rsidRDefault="000261C9" w:rsidP="000261C9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>_________________________________________________________________________________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  <w:r w:rsidRPr="00664686">
        <w:rPr>
          <w:sz w:val="16"/>
          <w:szCs w:val="16"/>
        </w:rPr>
        <w:t xml:space="preserve">(указать наименование </w:t>
      </w:r>
      <w:r w:rsidR="00821B44" w:rsidRPr="00664686">
        <w:rPr>
          <w:sz w:val="16"/>
          <w:szCs w:val="16"/>
        </w:rPr>
        <w:t>пункта проведения экзамена</w:t>
      </w:r>
      <w:r w:rsidRPr="00664686">
        <w:rPr>
          <w:sz w:val="16"/>
          <w:szCs w:val="16"/>
        </w:rPr>
        <w:t>, которые Вы намерены посетить)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</w:p>
    <w:tbl>
      <w:tblPr>
        <w:tblStyle w:val="af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8218"/>
      </w:tblGrid>
      <w:tr w:rsidR="000261C9" w:rsidRPr="00664686" w:rsidTr="00821B44">
        <w:tc>
          <w:tcPr>
            <w:tcW w:w="218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О себе сообщаю следу</w:t>
            </w:r>
            <w:r w:rsidRPr="00664686">
              <w:rPr>
                <w:sz w:val="16"/>
                <w:szCs w:val="16"/>
              </w:rPr>
              <w:t>ю</w:t>
            </w:r>
            <w:r w:rsidRPr="00664686">
              <w:rPr>
                <w:sz w:val="16"/>
                <w:szCs w:val="16"/>
              </w:rPr>
              <w:t>щее:</w:t>
            </w:r>
          </w:p>
        </w:tc>
        <w:tc>
          <w:tcPr>
            <w:tcW w:w="8218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</w:p>
        </w:tc>
      </w:tr>
      <w:tr w:rsidR="000261C9" w:rsidRPr="00664686" w:rsidTr="00821B44">
        <w:tc>
          <w:tcPr>
            <w:tcW w:w="218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адрес регистрации:</w:t>
            </w:r>
          </w:p>
        </w:tc>
        <w:tc>
          <w:tcPr>
            <w:tcW w:w="8218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821B44">
        <w:tc>
          <w:tcPr>
            <w:tcW w:w="218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адрес фактического прож</w:t>
            </w:r>
            <w:r w:rsidRPr="00664686">
              <w:rPr>
                <w:sz w:val="16"/>
                <w:szCs w:val="16"/>
              </w:rPr>
              <w:t>и</w:t>
            </w:r>
            <w:r w:rsidRPr="00664686">
              <w:rPr>
                <w:sz w:val="16"/>
                <w:szCs w:val="16"/>
              </w:rPr>
              <w:t xml:space="preserve">вания: </w:t>
            </w:r>
          </w:p>
        </w:tc>
        <w:tc>
          <w:tcPr>
            <w:tcW w:w="8218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821B44">
        <w:tc>
          <w:tcPr>
            <w:tcW w:w="218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контактный телефон:</w:t>
            </w:r>
          </w:p>
        </w:tc>
        <w:tc>
          <w:tcPr>
            <w:tcW w:w="8218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821B44">
        <w:tc>
          <w:tcPr>
            <w:tcW w:w="218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документ, удостоверяющий личность:</w:t>
            </w:r>
          </w:p>
        </w:tc>
        <w:tc>
          <w:tcPr>
            <w:tcW w:w="8218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серия___________________№______________________(кем и когда выдан)___________________________________</w:t>
            </w:r>
          </w:p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____________________________________________________________________________________________________</w:t>
            </w:r>
          </w:p>
        </w:tc>
      </w:tr>
      <w:tr w:rsidR="00821B44" w:rsidRPr="00664686" w:rsidTr="00821B44">
        <w:tc>
          <w:tcPr>
            <w:tcW w:w="2182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год рождения</w:t>
            </w:r>
          </w:p>
        </w:tc>
        <w:tc>
          <w:tcPr>
            <w:tcW w:w="8218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</w:t>
            </w:r>
          </w:p>
        </w:tc>
      </w:tr>
      <w:tr w:rsidR="00821B44" w:rsidRPr="00664686" w:rsidTr="00821B44">
        <w:tc>
          <w:tcPr>
            <w:tcW w:w="2182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пол</w:t>
            </w:r>
          </w:p>
        </w:tc>
        <w:tc>
          <w:tcPr>
            <w:tcW w:w="8218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</w:t>
            </w:r>
          </w:p>
        </w:tc>
      </w:tr>
      <w:tr w:rsidR="00821B44" w:rsidRPr="00664686" w:rsidTr="00821B44">
        <w:tc>
          <w:tcPr>
            <w:tcW w:w="2182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место работы:</w:t>
            </w:r>
          </w:p>
        </w:tc>
        <w:tc>
          <w:tcPr>
            <w:tcW w:w="8218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____________________________________________________________________________________________________</w:t>
            </w:r>
          </w:p>
        </w:tc>
      </w:tr>
      <w:tr w:rsidR="00821B44" w:rsidRPr="00664686" w:rsidTr="00821B44">
        <w:tc>
          <w:tcPr>
            <w:tcW w:w="2182" w:type="dxa"/>
          </w:tcPr>
          <w:p w:rsidR="00821B44" w:rsidRPr="00664686" w:rsidRDefault="00BD798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у</w:t>
            </w:r>
            <w:r w:rsidR="00821B44" w:rsidRPr="00664686">
              <w:rPr>
                <w:sz w:val="16"/>
                <w:szCs w:val="16"/>
              </w:rPr>
              <w:t>ровень профессионального образования</w:t>
            </w:r>
          </w:p>
        </w:tc>
        <w:tc>
          <w:tcPr>
            <w:tcW w:w="8218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</w:p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____________________________________________________________________________________________________</w:t>
            </w:r>
          </w:p>
        </w:tc>
      </w:tr>
      <w:tr w:rsidR="00821B44" w:rsidRPr="00664686" w:rsidTr="00821B44">
        <w:tc>
          <w:tcPr>
            <w:tcW w:w="2182" w:type="dxa"/>
          </w:tcPr>
          <w:p w:rsidR="00821B44" w:rsidRPr="00664686" w:rsidRDefault="00BD798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п</w:t>
            </w:r>
            <w:r w:rsidR="00821B44" w:rsidRPr="00664686">
              <w:rPr>
                <w:sz w:val="16"/>
                <w:szCs w:val="16"/>
              </w:rPr>
              <w:t>редметная специализация (по диплому об образов</w:t>
            </w:r>
            <w:r w:rsidR="00821B44" w:rsidRPr="00664686">
              <w:rPr>
                <w:sz w:val="16"/>
                <w:szCs w:val="16"/>
              </w:rPr>
              <w:t>а</w:t>
            </w:r>
            <w:r w:rsidR="00821B44" w:rsidRPr="00664686">
              <w:rPr>
                <w:sz w:val="16"/>
                <w:szCs w:val="16"/>
              </w:rPr>
              <w:t>нии)</w:t>
            </w:r>
          </w:p>
        </w:tc>
        <w:tc>
          <w:tcPr>
            <w:tcW w:w="8218" w:type="dxa"/>
          </w:tcPr>
          <w:p w:rsidR="00821B44" w:rsidRPr="00664686" w:rsidRDefault="00821B44" w:rsidP="003E2ABF">
            <w:pPr>
              <w:rPr>
                <w:sz w:val="16"/>
                <w:szCs w:val="16"/>
              </w:rPr>
            </w:pPr>
          </w:p>
          <w:p w:rsidR="00821B44" w:rsidRPr="00664686" w:rsidRDefault="00821B44" w:rsidP="003E2ABF">
            <w:pPr>
              <w:rPr>
                <w:sz w:val="16"/>
                <w:szCs w:val="16"/>
              </w:rPr>
            </w:pPr>
          </w:p>
          <w:p w:rsidR="00821B44" w:rsidRPr="00664686" w:rsidRDefault="00821B44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____________________________________________________________________________________________________</w:t>
            </w:r>
          </w:p>
        </w:tc>
      </w:tr>
    </w:tbl>
    <w:p w:rsidR="000261C9" w:rsidRPr="00664686" w:rsidRDefault="000261C9" w:rsidP="000261C9">
      <w:pPr>
        <w:rPr>
          <w:sz w:val="24"/>
          <w:szCs w:val="24"/>
        </w:rPr>
      </w:pP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Мои близкие родственники (дети, внуки, племянник</w:t>
      </w:r>
      <w:r w:rsidR="00F15C7E" w:rsidRPr="00664686">
        <w:rPr>
          <w:sz w:val="24"/>
          <w:szCs w:val="24"/>
        </w:rPr>
        <w:t>и</w:t>
      </w:r>
      <w:r w:rsidRPr="00664686">
        <w:rPr>
          <w:sz w:val="24"/>
          <w:szCs w:val="24"/>
        </w:rPr>
        <w:t xml:space="preserve">) в 201___ году в </w:t>
      </w:r>
      <w:r w:rsidR="0035494D" w:rsidRPr="00664686">
        <w:rPr>
          <w:sz w:val="24"/>
          <w:szCs w:val="24"/>
        </w:rPr>
        <w:t>ГИА н</w:t>
      </w:r>
      <w:r w:rsidRPr="00664686">
        <w:rPr>
          <w:sz w:val="24"/>
          <w:szCs w:val="24"/>
        </w:rPr>
        <w:t>а территории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_________________________________________________________________________________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  <w:r w:rsidRPr="00664686">
        <w:rPr>
          <w:sz w:val="16"/>
          <w:szCs w:val="16"/>
        </w:rPr>
        <w:t xml:space="preserve">(указать наименование муниципального образования </w:t>
      </w:r>
      <w:r w:rsidR="0035494D" w:rsidRPr="00664686">
        <w:rPr>
          <w:sz w:val="16"/>
          <w:szCs w:val="16"/>
        </w:rPr>
        <w:t>Республики Крым</w:t>
      </w:r>
      <w:r w:rsidRPr="00664686">
        <w:rPr>
          <w:sz w:val="16"/>
          <w:szCs w:val="16"/>
        </w:rPr>
        <w:t>)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участвуют/ не участвуют___________________________________________________________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_________________________________________________________________________________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5"/>
          <w:szCs w:val="15"/>
        </w:rPr>
      </w:pPr>
      <w:r w:rsidRPr="00664686">
        <w:rPr>
          <w:sz w:val="15"/>
          <w:szCs w:val="15"/>
        </w:rPr>
        <w:t>(в случае, если участвуют, указать, в каком общеобразовательном учреждении обучаются или в какое ОУ и на какое направление подгото</w:t>
      </w:r>
      <w:r w:rsidRPr="00664686">
        <w:rPr>
          <w:sz w:val="15"/>
          <w:szCs w:val="15"/>
        </w:rPr>
        <w:t>в</w:t>
      </w:r>
      <w:r w:rsidRPr="00664686">
        <w:rPr>
          <w:sz w:val="15"/>
          <w:szCs w:val="15"/>
        </w:rPr>
        <w:t>ки/специальность поступают)</w:t>
      </w:r>
    </w:p>
    <w:p w:rsidR="000261C9" w:rsidRPr="00664686" w:rsidRDefault="000261C9" w:rsidP="000261C9"/>
    <w:p w:rsidR="000261C9" w:rsidRPr="00664686" w:rsidRDefault="000261C9" w:rsidP="00F15C7E">
      <w:pPr>
        <w:ind w:firstLine="720"/>
        <w:jc w:val="both"/>
        <w:rPr>
          <w:rFonts w:ascii="Arial" w:hAnsi="Arial" w:cs="Arial"/>
          <w:i/>
        </w:rPr>
      </w:pPr>
      <w:r w:rsidRPr="00664686">
        <w:rPr>
          <w:i/>
        </w:rPr>
        <w:t>Подтверждаю, что трудовые отношения с Рособрнадзором, органами, осуществляющими управление в сфере образования, образовательными учреждениями</w:t>
      </w:r>
      <w:r w:rsidR="00F15C7E" w:rsidRPr="00664686">
        <w:rPr>
          <w:i/>
        </w:rPr>
        <w:t>, учредителями российских образовательных учреждений,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(полного) общего образования</w:t>
      </w:r>
      <w:r w:rsidR="00422D3B">
        <w:rPr>
          <w:i/>
        </w:rPr>
        <w:t xml:space="preserve"> </w:t>
      </w:r>
      <w:r w:rsidRPr="00664686">
        <w:rPr>
          <w:i/>
        </w:rPr>
        <w:t>отсутствуют.</w:t>
      </w:r>
    </w:p>
    <w:p w:rsidR="000261C9" w:rsidRPr="00664686" w:rsidRDefault="000261C9" w:rsidP="000261C9">
      <w:pPr>
        <w:rPr>
          <w:i/>
        </w:rPr>
      </w:pPr>
      <w:r w:rsidRPr="00664686">
        <w:rPr>
          <w:i/>
        </w:rPr>
        <w:t>С Порядком проведени</w:t>
      </w:r>
      <w:r w:rsidR="00BD7989" w:rsidRPr="00664686">
        <w:rPr>
          <w:i/>
        </w:rPr>
        <w:t>я</w:t>
      </w:r>
      <w:r w:rsidR="00422D3B">
        <w:rPr>
          <w:i/>
        </w:rPr>
        <w:t xml:space="preserve"> </w:t>
      </w:r>
      <w:r w:rsidR="0035494D" w:rsidRPr="00664686">
        <w:rPr>
          <w:i/>
        </w:rPr>
        <w:t>ГИА</w:t>
      </w:r>
      <w:r w:rsidRPr="00664686">
        <w:rPr>
          <w:i/>
        </w:rPr>
        <w:t>,</w:t>
      </w:r>
      <w:r w:rsidR="00422D3B">
        <w:rPr>
          <w:i/>
        </w:rPr>
        <w:t xml:space="preserve"> правами и </w:t>
      </w:r>
      <w:r w:rsidRPr="00664686">
        <w:rPr>
          <w:i/>
        </w:rPr>
        <w:t>обязанностями</w:t>
      </w:r>
      <w:r w:rsidR="00422D3B">
        <w:rPr>
          <w:i/>
        </w:rPr>
        <w:t xml:space="preserve"> </w:t>
      </w:r>
      <w:r w:rsidRPr="00664686">
        <w:rPr>
          <w:i/>
        </w:rPr>
        <w:t>общественного наблюдателя ознакомлен.</w:t>
      </w:r>
    </w:p>
    <w:p w:rsidR="000261C9" w:rsidRPr="00664686" w:rsidRDefault="000261C9" w:rsidP="000261C9"/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«___»_______________201__г.     _______________________   _________________________</w:t>
      </w:r>
    </w:p>
    <w:p w:rsidR="000261C9" w:rsidRPr="00664686" w:rsidRDefault="000261C9" w:rsidP="000261C9">
      <w:pPr>
        <w:rPr>
          <w:sz w:val="16"/>
          <w:szCs w:val="16"/>
        </w:rPr>
      </w:pPr>
      <w:r w:rsidRPr="00664686">
        <w:rPr>
          <w:sz w:val="16"/>
          <w:szCs w:val="16"/>
        </w:rPr>
        <w:t xml:space="preserve">                 (дата подачи заявления)                                                    (подпись)                                                     (расшифровка заявителя)</w:t>
      </w:r>
    </w:p>
    <w:p w:rsidR="00BD7989" w:rsidRPr="00664686" w:rsidRDefault="00BD7989">
      <w:pPr>
        <w:rPr>
          <w:sz w:val="24"/>
          <w:szCs w:val="24"/>
        </w:rPr>
      </w:pPr>
      <w:r w:rsidRPr="00664686">
        <w:rPr>
          <w:sz w:val="24"/>
          <w:szCs w:val="24"/>
        </w:rPr>
        <w:br w:type="page"/>
      </w:r>
    </w:p>
    <w:p w:rsidR="000261C9" w:rsidRPr="00664686" w:rsidRDefault="009109E5" w:rsidP="00BD7989">
      <w:pPr>
        <w:ind w:left="6804"/>
      </w:pPr>
      <w:r w:rsidRPr="00664686">
        <w:lastRenderedPageBreak/>
        <w:t xml:space="preserve">Приложение </w:t>
      </w:r>
      <w:r w:rsidR="00BD7989" w:rsidRPr="00664686">
        <w:t>7</w:t>
      </w:r>
    </w:p>
    <w:p w:rsidR="009109E5" w:rsidRPr="00664686" w:rsidRDefault="005F13F3" w:rsidP="00BD7989">
      <w:pPr>
        <w:ind w:left="6804"/>
      </w:pPr>
      <w:r w:rsidRPr="00664686">
        <w:t xml:space="preserve">к </w:t>
      </w:r>
      <w:r w:rsidR="009109E5" w:rsidRPr="00664686">
        <w:t xml:space="preserve"> приказу </w:t>
      </w:r>
      <w:r w:rsidRPr="00664686">
        <w:t xml:space="preserve">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9109E5" w:rsidRPr="00664686" w:rsidRDefault="009109E5" w:rsidP="009109E5">
      <w:pPr>
        <w:jc w:val="center"/>
        <w:rPr>
          <w:sz w:val="24"/>
          <w:szCs w:val="24"/>
        </w:rPr>
      </w:pPr>
    </w:p>
    <w:p w:rsidR="009109E5" w:rsidRPr="00664686" w:rsidRDefault="00BD7989" w:rsidP="005F13F3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Ф</w:t>
      </w:r>
      <w:r w:rsidR="009109E5" w:rsidRPr="00664686">
        <w:rPr>
          <w:b/>
          <w:sz w:val="24"/>
          <w:szCs w:val="24"/>
        </w:rPr>
        <w:t>орма заявления</w:t>
      </w:r>
    </w:p>
    <w:p w:rsidR="005F13F3" w:rsidRPr="00664686" w:rsidRDefault="009A5876" w:rsidP="005F13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</w:t>
      </w:r>
      <w:r w:rsidR="009109E5" w:rsidRPr="00664686">
        <w:rPr>
          <w:b/>
          <w:sz w:val="24"/>
          <w:szCs w:val="24"/>
        </w:rPr>
        <w:t xml:space="preserve"> аккредитаци</w:t>
      </w:r>
      <w:r>
        <w:rPr>
          <w:b/>
          <w:sz w:val="24"/>
          <w:szCs w:val="24"/>
        </w:rPr>
        <w:t>и граждан</w:t>
      </w:r>
      <w:r w:rsidR="009109E5" w:rsidRPr="00664686">
        <w:rPr>
          <w:b/>
          <w:sz w:val="24"/>
          <w:szCs w:val="24"/>
        </w:rPr>
        <w:t xml:space="preserve"> в качестве общественного наблюдателя</w:t>
      </w:r>
    </w:p>
    <w:p w:rsidR="009109E5" w:rsidRPr="00664686" w:rsidRDefault="009109E5" w:rsidP="005F13F3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 xml:space="preserve">при </w:t>
      </w:r>
      <w:r w:rsidR="005F13F3" w:rsidRPr="00664686">
        <w:rPr>
          <w:b/>
          <w:sz w:val="24"/>
          <w:szCs w:val="24"/>
        </w:rPr>
        <w:t>проведении всероссийских олимпиад</w:t>
      </w:r>
    </w:p>
    <w:tbl>
      <w:tblPr>
        <w:tblStyle w:val="af"/>
        <w:tblW w:w="595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53"/>
      </w:tblGrid>
      <w:tr w:rsidR="000261C9" w:rsidRPr="00664686" w:rsidTr="009D25A4">
        <w:tc>
          <w:tcPr>
            <w:tcW w:w="5953" w:type="dxa"/>
          </w:tcPr>
          <w:p w:rsidR="0066766E" w:rsidRPr="00664686" w:rsidRDefault="0066766E" w:rsidP="0066766E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sz w:val="24"/>
                <w:szCs w:val="24"/>
              </w:rPr>
            </w:pPr>
          </w:p>
          <w:p w:rsidR="009D25A4" w:rsidRPr="00664686" w:rsidRDefault="009D25A4" w:rsidP="0066766E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sz w:val="24"/>
                <w:szCs w:val="24"/>
              </w:rPr>
            </w:pPr>
          </w:p>
          <w:p w:rsidR="0066766E" w:rsidRPr="00664686" w:rsidRDefault="0066766E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</w:p>
          <w:p w:rsidR="005F13F3" w:rsidRPr="00664686" w:rsidRDefault="005F13F3" w:rsidP="005F13F3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Министру</w:t>
            </w:r>
          </w:p>
          <w:p w:rsidR="005F13F3" w:rsidRPr="00664686" w:rsidRDefault="005F13F3" w:rsidP="005F13F3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 xml:space="preserve">образования, науки и молодёжи </w:t>
            </w:r>
          </w:p>
          <w:p w:rsidR="005F13F3" w:rsidRPr="00664686" w:rsidRDefault="005F13F3" w:rsidP="005F13F3">
            <w:pPr>
              <w:ind w:left="34" w:firstLine="142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 xml:space="preserve">Республики Крым </w:t>
            </w:r>
          </w:p>
          <w:p w:rsidR="005F13F3" w:rsidRPr="00664686" w:rsidRDefault="005F13F3" w:rsidP="005F13F3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Гончаровой Н.Г.</w:t>
            </w:r>
          </w:p>
          <w:p w:rsidR="000261C9" w:rsidRPr="00664686" w:rsidRDefault="000261C9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Ф.___________________________________</w:t>
            </w:r>
          </w:p>
          <w:p w:rsidR="000261C9" w:rsidRPr="00664686" w:rsidRDefault="000261C9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И.___________________________________</w:t>
            </w:r>
          </w:p>
          <w:p w:rsidR="000261C9" w:rsidRPr="00664686" w:rsidRDefault="000261C9" w:rsidP="003E2ABF">
            <w:pPr>
              <w:ind w:left="1593" w:hanging="1593"/>
              <w:jc w:val="center"/>
              <w:rPr>
                <w:sz w:val="24"/>
                <w:szCs w:val="24"/>
              </w:rPr>
            </w:pPr>
            <w:r w:rsidRPr="00664686">
              <w:rPr>
                <w:sz w:val="24"/>
                <w:szCs w:val="24"/>
              </w:rPr>
              <w:t>О.___________________________________</w:t>
            </w:r>
          </w:p>
          <w:p w:rsidR="000261C9" w:rsidRPr="00664686" w:rsidRDefault="000261C9" w:rsidP="009D25A4">
            <w:pPr>
              <w:ind w:left="1593" w:firstLine="4253"/>
              <w:rPr>
                <w:sz w:val="16"/>
                <w:szCs w:val="16"/>
              </w:rPr>
            </w:pPr>
          </w:p>
        </w:tc>
      </w:tr>
    </w:tbl>
    <w:p w:rsidR="000261C9" w:rsidRPr="00664686" w:rsidRDefault="000261C9" w:rsidP="000261C9">
      <w:pPr>
        <w:jc w:val="right"/>
        <w:rPr>
          <w:sz w:val="24"/>
          <w:szCs w:val="24"/>
        </w:rPr>
      </w:pPr>
    </w:p>
    <w:p w:rsidR="000261C9" w:rsidRPr="00664686" w:rsidRDefault="000261C9" w:rsidP="000261C9">
      <w:pPr>
        <w:jc w:val="center"/>
        <w:rPr>
          <w:b/>
          <w:sz w:val="24"/>
          <w:szCs w:val="24"/>
        </w:rPr>
      </w:pPr>
      <w:r w:rsidRPr="00664686">
        <w:rPr>
          <w:b/>
          <w:sz w:val="24"/>
          <w:szCs w:val="24"/>
        </w:rPr>
        <w:t>ЗАЯВЛЕНИЕ</w:t>
      </w:r>
    </w:p>
    <w:p w:rsidR="000261C9" w:rsidRPr="00664686" w:rsidRDefault="000261C9" w:rsidP="000261C9">
      <w:pPr>
        <w:jc w:val="both"/>
        <w:rPr>
          <w:sz w:val="24"/>
          <w:szCs w:val="24"/>
        </w:rPr>
      </w:pPr>
    </w:p>
    <w:p w:rsidR="000261C9" w:rsidRPr="00664686" w:rsidRDefault="000261C9" w:rsidP="000261C9">
      <w:pPr>
        <w:ind w:firstLine="708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Прошу аккредитовать меня в качестве общественного наблюдателя при </w:t>
      </w:r>
      <w:r w:rsidR="00FE5FDE" w:rsidRPr="00664686">
        <w:rPr>
          <w:sz w:val="24"/>
          <w:szCs w:val="24"/>
        </w:rPr>
        <w:t>проведении вс</w:t>
      </w:r>
      <w:r w:rsidR="00FE5FDE" w:rsidRPr="00664686">
        <w:rPr>
          <w:sz w:val="24"/>
          <w:szCs w:val="24"/>
        </w:rPr>
        <w:t>е</w:t>
      </w:r>
      <w:r w:rsidR="00FE5FDE" w:rsidRPr="00664686">
        <w:rPr>
          <w:sz w:val="24"/>
          <w:szCs w:val="24"/>
        </w:rPr>
        <w:t>российских олимпиад___________________________</w:t>
      </w:r>
      <w:r w:rsidRPr="00664686">
        <w:rPr>
          <w:sz w:val="24"/>
          <w:szCs w:val="24"/>
        </w:rPr>
        <w:t>_____________________________________</w:t>
      </w:r>
    </w:p>
    <w:p w:rsidR="000261C9" w:rsidRPr="00664686" w:rsidRDefault="000261C9" w:rsidP="000261C9">
      <w:pPr>
        <w:ind w:firstLine="708"/>
        <w:jc w:val="center"/>
        <w:rPr>
          <w:sz w:val="16"/>
          <w:szCs w:val="16"/>
        </w:rPr>
      </w:pPr>
      <w:r w:rsidRPr="00664686">
        <w:rPr>
          <w:sz w:val="16"/>
          <w:szCs w:val="16"/>
        </w:rPr>
        <w:t>(указать общеобразовательные предметы)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</w:p>
    <w:p w:rsidR="000261C9" w:rsidRPr="00664686" w:rsidRDefault="000261C9" w:rsidP="000261C9">
      <w:pPr>
        <w:rPr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06"/>
        <w:gridCol w:w="8218"/>
      </w:tblGrid>
      <w:tr w:rsidR="000261C9" w:rsidRPr="00664686" w:rsidTr="003E2ABF">
        <w:tc>
          <w:tcPr>
            <w:tcW w:w="2943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О себе сообщаю следу</w:t>
            </w:r>
            <w:r w:rsidRPr="00664686">
              <w:rPr>
                <w:sz w:val="16"/>
                <w:szCs w:val="16"/>
              </w:rPr>
              <w:t>ю</w:t>
            </w:r>
            <w:r w:rsidRPr="00664686">
              <w:rPr>
                <w:sz w:val="16"/>
                <w:szCs w:val="16"/>
              </w:rPr>
              <w:t>щее:</w:t>
            </w:r>
          </w:p>
        </w:tc>
        <w:tc>
          <w:tcPr>
            <w:tcW w:w="822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</w:p>
        </w:tc>
      </w:tr>
      <w:tr w:rsidR="000261C9" w:rsidRPr="00664686" w:rsidTr="003E2ABF">
        <w:tc>
          <w:tcPr>
            <w:tcW w:w="2943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адрес регистрации:</w:t>
            </w:r>
          </w:p>
        </w:tc>
        <w:tc>
          <w:tcPr>
            <w:tcW w:w="822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3E2ABF">
        <w:tc>
          <w:tcPr>
            <w:tcW w:w="2943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адрес фактического пр</w:t>
            </w:r>
            <w:r w:rsidRPr="00664686">
              <w:rPr>
                <w:sz w:val="16"/>
                <w:szCs w:val="16"/>
              </w:rPr>
              <w:t>о</w:t>
            </w:r>
            <w:r w:rsidRPr="00664686">
              <w:rPr>
                <w:sz w:val="16"/>
                <w:szCs w:val="16"/>
              </w:rPr>
              <w:t xml:space="preserve">живания: </w:t>
            </w:r>
          </w:p>
        </w:tc>
        <w:tc>
          <w:tcPr>
            <w:tcW w:w="822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3E2ABF">
        <w:tc>
          <w:tcPr>
            <w:tcW w:w="2943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контактный телефон:</w:t>
            </w:r>
          </w:p>
        </w:tc>
        <w:tc>
          <w:tcPr>
            <w:tcW w:w="822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0261C9" w:rsidRPr="00664686" w:rsidTr="003E2ABF">
        <w:tc>
          <w:tcPr>
            <w:tcW w:w="2943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документ, удостоверя</w:t>
            </w:r>
            <w:r w:rsidRPr="00664686">
              <w:rPr>
                <w:sz w:val="16"/>
                <w:szCs w:val="16"/>
              </w:rPr>
              <w:t>ю</w:t>
            </w:r>
            <w:r w:rsidRPr="00664686">
              <w:rPr>
                <w:sz w:val="16"/>
                <w:szCs w:val="16"/>
              </w:rPr>
              <w:t>щий личность:</w:t>
            </w:r>
          </w:p>
        </w:tc>
        <w:tc>
          <w:tcPr>
            <w:tcW w:w="8222" w:type="dxa"/>
          </w:tcPr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серия___________________№______________________(кем и когда выдан)___________________________________</w:t>
            </w:r>
          </w:p>
          <w:p w:rsidR="000261C9" w:rsidRPr="00664686" w:rsidRDefault="000261C9" w:rsidP="003E2ABF">
            <w:pPr>
              <w:rPr>
                <w:sz w:val="16"/>
                <w:szCs w:val="16"/>
              </w:rPr>
            </w:pPr>
            <w:r w:rsidRPr="00664686">
              <w:rPr>
                <w:sz w:val="16"/>
                <w:szCs w:val="16"/>
              </w:rPr>
              <w:t>____________________________________________________________________________________________________</w:t>
            </w:r>
          </w:p>
        </w:tc>
      </w:tr>
    </w:tbl>
    <w:p w:rsidR="000261C9" w:rsidRPr="00664686" w:rsidRDefault="000261C9" w:rsidP="000261C9">
      <w:pPr>
        <w:rPr>
          <w:sz w:val="24"/>
          <w:szCs w:val="24"/>
        </w:rPr>
      </w:pP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Мои близкие родственники (дети, внуки, племянник</w:t>
      </w:r>
      <w:r w:rsidR="00F15C7E" w:rsidRPr="00664686">
        <w:rPr>
          <w:sz w:val="24"/>
          <w:szCs w:val="24"/>
        </w:rPr>
        <w:t>и</w:t>
      </w:r>
      <w:r w:rsidRPr="00664686">
        <w:rPr>
          <w:sz w:val="24"/>
          <w:szCs w:val="24"/>
        </w:rPr>
        <w:t xml:space="preserve">) в 201___ году в </w:t>
      </w:r>
      <w:r w:rsidR="00FE5FDE" w:rsidRPr="00664686">
        <w:rPr>
          <w:sz w:val="24"/>
          <w:szCs w:val="24"/>
        </w:rPr>
        <w:t>олимпиаде</w:t>
      </w:r>
      <w:r w:rsidRPr="00664686">
        <w:rPr>
          <w:sz w:val="24"/>
          <w:szCs w:val="24"/>
        </w:rPr>
        <w:t xml:space="preserve"> на территории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_________________________________________________________________________________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6"/>
          <w:szCs w:val="16"/>
        </w:rPr>
      </w:pPr>
      <w:r w:rsidRPr="00664686">
        <w:rPr>
          <w:sz w:val="16"/>
          <w:szCs w:val="16"/>
        </w:rPr>
        <w:t>(указать наименование муниципального образования Р</w:t>
      </w:r>
      <w:r w:rsidR="00FE5FDE" w:rsidRPr="00664686">
        <w:rPr>
          <w:sz w:val="16"/>
          <w:szCs w:val="16"/>
        </w:rPr>
        <w:t>еспублики Крым</w:t>
      </w:r>
      <w:r w:rsidRPr="00664686">
        <w:rPr>
          <w:sz w:val="16"/>
          <w:szCs w:val="16"/>
        </w:rPr>
        <w:t>)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участвуют/ не участвуют___________________________________________________________</w:t>
      </w: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_________________________________________________________________________________</w:t>
      </w:r>
    </w:p>
    <w:p w:rsidR="000261C9" w:rsidRPr="00664686" w:rsidRDefault="000261C9" w:rsidP="000261C9">
      <w:pPr>
        <w:jc w:val="center"/>
        <w:rPr>
          <w:sz w:val="15"/>
          <w:szCs w:val="15"/>
        </w:rPr>
      </w:pPr>
      <w:r w:rsidRPr="00664686">
        <w:rPr>
          <w:sz w:val="15"/>
          <w:szCs w:val="15"/>
        </w:rPr>
        <w:t xml:space="preserve">(в случае, если участвуют, указать, в каком общеобразовательном учреждении </w:t>
      </w:r>
      <w:r w:rsidR="00F15C7E" w:rsidRPr="00664686">
        <w:rPr>
          <w:sz w:val="15"/>
          <w:szCs w:val="15"/>
        </w:rPr>
        <w:t xml:space="preserve">они </w:t>
      </w:r>
      <w:r w:rsidRPr="00664686">
        <w:rPr>
          <w:sz w:val="15"/>
          <w:szCs w:val="15"/>
        </w:rPr>
        <w:t>обучаются)</w:t>
      </w:r>
    </w:p>
    <w:p w:rsidR="000261C9" w:rsidRPr="00664686" w:rsidRDefault="000261C9" w:rsidP="000261C9">
      <w:pPr>
        <w:rPr>
          <w:sz w:val="15"/>
          <w:szCs w:val="15"/>
        </w:rPr>
      </w:pPr>
    </w:p>
    <w:p w:rsidR="000261C9" w:rsidRPr="00664686" w:rsidRDefault="000261C9" w:rsidP="000261C9">
      <w:pPr>
        <w:rPr>
          <w:sz w:val="15"/>
          <w:szCs w:val="15"/>
        </w:rPr>
      </w:pPr>
    </w:p>
    <w:p w:rsidR="000261C9" w:rsidRPr="00664686" w:rsidRDefault="000261C9" w:rsidP="000261C9">
      <w:pPr>
        <w:rPr>
          <w:i/>
          <w:sz w:val="24"/>
          <w:szCs w:val="24"/>
        </w:rPr>
      </w:pPr>
      <w:r w:rsidRPr="00664686">
        <w:rPr>
          <w:i/>
          <w:sz w:val="24"/>
          <w:szCs w:val="24"/>
        </w:rPr>
        <w:t>Подтверждаю, что трудовые отношения с Рособрнадзором, органами, осуществляющими управление в сфере образования, образовательными учреждениями</w:t>
      </w:r>
      <w:r w:rsidR="00F15C7E" w:rsidRPr="00664686">
        <w:rPr>
          <w:i/>
          <w:sz w:val="24"/>
          <w:szCs w:val="24"/>
        </w:rPr>
        <w:t>,</w:t>
      </w:r>
      <w:r w:rsidR="00422D3B">
        <w:rPr>
          <w:i/>
          <w:sz w:val="24"/>
          <w:szCs w:val="24"/>
        </w:rPr>
        <w:t xml:space="preserve"> </w:t>
      </w:r>
      <w:r w:rsidR="00F15C7E" w:rsidRPr="00664686">
        <w:rPr>
          <w:i/>
          <w:sz w:val="24"/>
          <w:szCs w:val="24"/>
        </w:rPr>
        <w:t>учредителями российских образовательных учреждений, расположенных за пределами территории Российской Федер</w:t>
      </w:r>
      <w:r w:rsidR="00F15C7E" w:rsidRPr="00664686">
        <w:rPr>
          <w:i/>
          <w:sz w:val="24"/>
          <w:szCs w:val="24"/>
        </w:rPr>
        <w:t>а</w:t>
      </w:r>
      <w:r w:rsidR="00F15C7E" w:rsidRPr="00664686">
        <w:rPr>
          <w:i/>
          <w:sz w:val="24"/>
          <w:szCs w:val="24"/>
        </w:rPr>
        <w:t>ции, имеющих государственную аккредитацию и реализующих основные образовательные пр</w:t>
      </w:r>
      <w:r w:rsidR="00F15C7E" w:rsidRPr="00664686">
        <w:rPr>
          <w:i/>
          <w:sz w:val="24"/>
          <w:szCs w:val="24"/>
        </w:rPr>
        <w:t>о</w:t>
      </w:r>
      <w:r w:rsidR="00F15C7E" w:rsidRPr="00664686">
        <w:rPr>
          <w:i/>
          <w:sz w:val="24"/>
          <w:szCs w:val="24"/>
        </w:rPr>
        <w:t xml:space="preserve">граммы среднего (полного) общего образования </w:t>
      </w:r>
      <w:r w:rsidRPr="00664686">
        <w:rPr>
          <w:i/>
          <w:sz w:val="24"/>
          <w:szCs w:val="24"/>
        </w:rPr>
        <w:t>отсутствуют.</w:t>
      </w:r>
    </w:p>
    <w:p w:rsidR="000261C9" w:rsidRPr="00664686" w:rsidRDefault="000261C9" w:rsidP="000261C9">
      <w:pPr>
        <w:rPr>
          <w:i/>
          <w:sz w:val="24"/>
          <w:szCs w:val="24"/>
        </w:rPr>
      </w:pPr>
    </w:p>
    <w:p w:rsidR="000261C9" w:rsidRPr="00664686" w:rsidRDefault="000261C9" w:rsidP="000261C9">
      <w:pPr>
        <w:rPr>
          <w:i/>
          <w:sz w:val="24"/>
          <w:szCs w:val="24"/>
        </w:rPr>
      </w:pPr>
      <w:r w:rsidRPr="00664686">
        <w:rPr>
          <w:i/>
          <w:sz w:val="24"/>
          <w:szCs w:val="24"/>
        </w:rPr>
        <w:t>С правами и обязанностями общественного наблюдателя ознакомлен.</w:t>
      </w:r>
    </w:p>
    <w:p w:rsidR="000261C9" w:rsidRPr="00664686" w:rsidRDefault="000261C9" w:rsidP="000261C9">
      <w:pPr>
        <w:rPr>
          <w:sz w:val="24"/>
          <w:szCs w:val="24"/>
        </w:rPr>
      </w:pPr>
    </w:p>
    <w:p w:rsidR="000261C9" w:rsidRPr="00664686" w:rsidRDefault="000261C9" w:rsidP="000261C9">
      <w:pPr>
        <w:rPr>
          <w:sz w:val="24"/>
          <w:szCs w:val="24"/>
        </w:rPr>
      </w:pPr>
    </w:p>
    <w:p w:rsidR="000261C9" w:rsidRPr="00664686" w:rsidRDefault="000261C9" w:rsidP="000261C9">
      <w:pPr>
        <w:rPr>
          <w:sz w:val="24"/>
          <w:szCs w:val="24"/>
        </w:rPr>
      </w:pPr>
    </w:p>
    <w:p w:rsidR="000261C9" w:rsidRPr="00664686" w:rsidRDefault="000261C9" w:rsidP="000261C9">
      <w:pPr>
        <w:rPr>
          <w:sz w:val="24"/>
          <w:szCs w:val="24"/>
        </w:rPr>
      </w:pPr>
      <w:r w:rsidRPr="00664686">
        <w:rPr>
          <w:sz w:val="24"/>
          <w:szCs w:val="24"/>
        </w:rPr>
        <w:t>«___»_______________201__г.     ________________________   _________________________</w:t>
      </w:r>
    </w:p>
    <w:p w:rsidR="000261C9" w:rsidRDefault="000261C9" w:rsidP="000261C9">
      <w:pPr>
        <w:rPr>
          <w:sz w:val="16"/>
          <w:szCs w:val="16"/>
        </w:rPr>
      </w:pPr>
      <w:r w:rsidRPr="00664686">
        <w:rPr>
          <w:sz w:val="16"/>
          <w:szCs w:val="16"/>
        </w:rPr>
        <w:t xml:space="preserve">             (дата подачи заявления)                                                             (подпись)</w:t>
      </w:r>
      <w:r w:rsidRPr="00D56B9A">
        <w:rPr>
          <w:sz w:val="16"/>
          <w:szCs w:val="16"/>
        </w:rPr>
        <w:t xml:space="preserve">                                                (расшифровка заявителя)</w:t>
      </w: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Pr="00664686" w:rsidRDefault="00664686" w:rsidP="00664686">
      <w:pPr>
        <w:ind w:left="6804"/>
      </w:pPr>
      <w:r w:rsidRPr="00664686">
        <w:t xml:space="preserve">Приложение </w:t>
      </w:r>
      <w:r>
        <w:t>8</w:t>
      </w:r>
    </w:p>
    <w:p w:rsidR="00664686" w:rsidRPr="00664686" w:rsidRDefault="00664686" w:rsidP="00664686">
      <w:pPr>
        <w:ind w:left="6804"/>
      </w:pPr>
      <w:r w:rsidRPr="00664686">
        <w:t>к  приказу  МОНМ РК</w:t>
      </w:r>
    </w:p>
    <w:p w:rsidR="00236102" w:rsidRPr="00664686" w:rsidRDefault="00236102" w:rsidP="00236102">
      <w:pPr>
        <w:ind w:left="6804"/>
      </w:pPr>
      <w:r>
        <w:t>01.12</w:t>
      </w:r>
      <w:r w:rsidRPr="00664686">
        <w:t>.2015</w:t>
      </w:r>
      <w:r w:rsidR="000E554E">
        <w:t xml:space="preserve">  </w:t>
      </w:r>
      <w:r w:rsidRPr="00664686">
        <w:t>№</w:t>
      </w:r>
      <w:r>
        <w:t>1237</w:t>
      </w:r>
    </w:p>
    <w:p w:rsidR="00236102" w:rsidRPr="00664686" w:rsidRDefault="00236102" w:rsidP="00236102">
      <w:pPr>
        <w:jc w:val="center"/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0261C9">
      <w:pPr>
        <w:rPr>
          <w:sz w:val="16"/>
          <w:szCs w:val="16"/>
        </w:rPr>
      </w:pPr>
    </w:p>
    <w:p w:rsidR="00664686" w:rsidRDefault="00664686" w:rsidP="00664686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Образец </w:t>
      </w:r>
    </w:p>
    <w:p w:rsidR="00664686" w:rsidRPr="00664686" w:rsidRDefault="00664686" w:rsidP="00664686"/>
    <w:p w:rsidR="00664686" w:rsidRDefault="00664686" w:rsidP="00664686">
      <w:pPr>
        <w:jc w:val="center"/>
        <w:rPr>
          <w:sz w:val="21"/>
          <w:szCs w:val="21"/>
        </w:rPr>
      </w:pPr>
    </w:p>
    <w:p w:rsidR="00664686" w:rsidRPr="00664686" w:rsidRDefault="00664686" w:rsidP="00664686">
      <w:pPr>
        <w:jc w:val="center"/>
        <w:rPr>
          <w:sz w:val="24"/>
          <w:szCs w:val="24"/>
        </w:rPr>
      </w:pPr>
      <w:r w:rsidRPr="00664686">
        <w:rPr>
          <w:sz w:val="24"/>
          <w:szCs w:val="24"/>
        </w:rPr>
        <w:t>СОГЛАСИЕ НА ОБРАБОТКУ ПЕРСОНАЛЬНЫХ ДАННЫХ</w:t>
      </w:r>
    </w:p>
    <w:p w:rsidR="00664686" w:rsidRPr="00664686" w:rsidRDefault="00664686" w:rsidP="00664686">
      <w:pPr>
        <w:pStyle w:val="Default"/>
        <w:ind w:firstLine="709"/>
        <w:jc w:val="both"/>
      </w:pPr>
      <w:r w:rsidRPr="00664686">
        <w:t>Я, _____________________________________________________________</w:t>
      </w:r>
      <w:r w:rsidR="001305CA">
        <w:t>___</w:t>
      </w:r>
      <w:r w:rsidRPr="00664686">
        <w:t>________,</w:t>
      </w:r>
    </w:p>
    <w:p w:rsidR="00664686" w:rsidRPr="00664686" w:rsidRDefault="00664686" w:rsidP="00664686">
      <w:pPr>
        <w:pStyle w:val="Default"/>
        <w:ind w:firstLine="709"/>
        <w:jc w:val="center"/>
        <w:rPr>
          <w:i/>
          <w:vertAlign w:val="superscript"/>
        </w:rPr>
      </w:pPr>
      <w:r w:rsidRPr="00664686">
        <w:rPr>
          <w:vertAlign w:val="superscript"/>
        </w:rPr>
        <w:t>(</w:t>
      </w:r>
      <w:r w:rsidRPr="00664686">
        <w:rPr>
          <w:i/>
          <w:vertAlign w:val="superscript"/>
        </w:rPr>
        <w:t>ФИО)</w:t>
      </w:r>
    </w:p>
    <w:p w:rsidR="00664686" w:rsidRPr="00664686" w:rsidRDefault="00664686" w:rsidP="00664686">
      <w:pPr>
        <w:pStyle w:val="Default"/>
        <w:jc w:val="both"/>
      </w:pPr>
      <w:r w:rsidRPr="00664686">
        <w:t>паспорт ___________ выдан __________________________________________</w:t>
      </w:r>
      <w:r w:rsidR="001305CA">
        <w:t>________</w:t>
      </w:r>
      <w:r w:rsidRPr="00664686">
        <w:t>_____,</w:t>
      </w:r>
    </w:p>
    <w:p w:rsidR="00664686" w:rsidRPr="00664686" w:rsidRDefault="00664686" w:rsidP="00664686">
      <w:pPr>
        <w:pStyle w:val="Default"/>
        <w:ind w:firstLine="709"/>
        <w:jc w:val="both"/>
        <w:rPr>
          <w:i/>
          <w:vertAlign w:val="superscript"/>
        </w:rPr>
      </w:pPr>
      <w:r w:rsidRPr="00664686">
        <w:rPr>
          <w:i/>
          <w:vertAlign w:val="superscript"/>
        </w:rPr>
        <w:t xml:space="preserve">         (серия, номер)                                                                        (когда и кем выдан)</w:t>
      </w:r>
    </w:p>
    <w:p w:rsidR="00664686" w:rsidRPr="00664686" w:rsidRDefault="00664686" w:rsidP="00664686">
      <w:pPr>
        <w:pStyle w:val="Default"/>
        <w:jc w:val="both"/>
      </w:pPr>
      <w:r w:rsidRPr="00664686">
        <w:t>адрес регистрации:________________________________________________</w:t>
      </w:r>
      <w:r w:rsidR="001305CA">
        <w:t>________</w:t>
      </w:r>
      <w:r w:rsidRPr="00664686">
        <w:t>_______,</w:t>
      </w:r>
    </w:p>
    <w:p w:rsidR="00664686" w:rsidRPr="00664686" w:rsidRDefault="00664686" w:rsidP="00664686">
      <w:pPr>
        <w:pStyle w:val="Default"/>
        <w:jc w:val="both"/>
      </w:pPr>
    </w:p>
    <w:p w:rsidR="00664686" w:rsidRPr="00664686" w:rsidRDefault="00664686" w:rsidP="00664686">
      <w:pPr>
        <w:shd w:val="clear" w:color="auto" w:fill="FFFFFF"/>
        <w:jc w:val="both"/>
        <w:rPr>
          <w:color w:val="000000"/>
          <w:sz w:val="24"/>
          <w:szCs w:val="24"/>
        </w:rPr>
      </w:pPr>
      <w:r w:rsidRPr="00664686">
        <w:rPr>
          <w:sz w:val="24"/>
          <w:szCs w:val="24"/>
        </w:rPr>
        <w:t>даю свое согласие на обработку в</w:t>
      </w:r>
      <w:r w:rsidRPr="00664686">
        <w:rPr>
          <w:b/>
          <w:bCs/>
          <w:color w:val="000000"/>
          <w:sz w:val="24"/>
          <w:szCs w:val="24"/>
        </w:rPr>
        <w:t>________________________________________</w:t>
      </w:r>
      <w:r w:rsidR="001305CA">
        <w:rPr>
          <w:b/>
          <w:bCs/>
          <w:color w:val="000000"/>
          <w:sz w:val="24"/>
          <w:szCs w:val="24"/>
        </w:rPr>
        <w:t>____</w:t>
      </w:r>
      <w:r w:rsidRPr="00664686">
        <w:rPr>
          <w:b/>
          <w:bCs/>
          <w:color w:val="000000"/>
          <w:sz w:val="24"/>
          <w:szCs w:val="24"/>
        </w:rPr>
        <w:t>_______</w:t>
      </w:r>
    </w:p>
    <w:p w:rsidR="00664686" w:rsidRPr="00664686" w:rsidRDefault="00664686" w:rsidP="00664686">
      <w:pPr>
        <w:tabs>
          <w:tab w:val="left" w:pos="4800"/>
          <w:tab w:val="center" w:pos="6447"/>
        </w:tabs>
        <w:spacing w:before="120"/>
        <w:contextualSpacing/>
        <w:rPr>
          <w:i/>
          <w:sz w:val="24"/>
          <w:szCs w:val="24"/>
          <w:vertAlign w:val="superscript"/>
        </w:rPr>
      </w:pPr>
      <w:r w:rsidRPr="00664686">
        <w:rPr>
          <w:i/>
          <w:sz w:val="24"/>
          <w:szCs w:val="24"/>
          <w:vertAlign w:val="superscript"/>
        </w:rPr>
        <w:tab/>
        <w:t>(наименование организации</w:t>
      </w:r>
      <w:r w:rsidRPr="00664686">
        <w:rPr>
          <w:i/>
          <w:color w:val="000000"/>
          <w:sz w:val="24"/>
          <w:szCs w:val="24"/>
          <w:vertAlign w:val="superscript"/>
        </w:rPr>
        <w:t>)</w:t>
      </w:r>
    </w:p>
    <w:tbl>
      <w:tblPr>
        <w:tblStyle w:val="af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9"/>
      </w:tblGrid>
      <w:tr w:rsidR="00545FE7" w:rsidRPr="00545FE7" w:rsidTr="00545FE7">
        <w:tc>
          <w:tcPr>
            <w:tcW w:w="10349" w:type="dxa"/>
          </w:tcPr>
          <w:p w:rsidR="00545FE7" w:rsidRPr="00545FE7" w:rsidRDefault="00664686" w:rsidP="00975120">
            <w:pPr>
              <w:ind w:left="176" w:hanging="176"/>
              <w:jc w:val="both"/>
              <w:rPr>
                <w:color w:val="000000"/>
                <w:sz w:val="24"/>
                <w:szCs w:val="24"/>
              </w:rPr>
            </w:pPr>
            <w:r w:rsidRPr="00545FE7">
              <w:rPr>
                <w:color w:val="000000"/>
                <w:sz w:val="24"/>
                <w:szCs w:val="24"/>
              </w:rPr>
              <w:t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</w:t>
            </w:r>
            <w:r w:rsidRPr="00545FE7">
              <w:rPr>
                <w:color w:val="000000"/>
                <w:sz w:val="24"/>
                <w:szCs w:val="24"/>
              </w:rPr>
              <w:t>е</w:t>
            </w:r>
            <w:r w:rsidRPr="00545FE7">
              <w:rPr>
                <w:color w:val="000000"/>
                <w:sz w:val="24"/>
                <w:szCs w:val="24"/>
              </w:rPr>
              <w:t xml:space="preserve">ряющего личность; данные документа, удостоверяющего личность; </w:t>
            </w:r>
            <w:r w:rsidR="00545FE7" w:rsidRPr="00545FE7">
              <w:rPr>
                <w:color w:val="000000"/>
                <w:sz w:val="24"/>
                <w:szCs w:val="24"/>
              </w:rPr>
              <w:t>адрес регистрации, адрес фактического проживания, контактный телефон, место работы, уровень профессионального о</w:t>
            </w:r>
            <w:r w:rsidR="00545FE7" w:rsidRPr="00545FE7">
              <w:rPr>
                <w:color w:val="000000"/>
                <w:sz w:val="24"/>
                <w:szCs w:val="24"/>
              </w:rPr>
              <w:t>б</w:t>
            </w:r>
            <w:r w:rsidR="00545FE7" w:rsidRPr="00545FE7">
              <w:rPr>
                <w:color w:val="000000"/>
                <w:sz w:val="24"/>
                <w:szCs w:val="24"/>
              </w:rPr>
              <w:t>разования, предметная специализация (по диплому об образовании), гражданство.</w:t>
            </w:r>
          </w:p>
        </w:tc>
      </w:tr>
    </w:tbl>
    <w:p w:rsidR="00664686" w:rsidRPr="00664686" w:rsidRDefault="00664686" w:rsidP="00975120">
      <w:pPr>
        <w:ind w:firstLine="709"/>
        <w:jc w:val="both"/>
        <w:rPr>
          <w:sz w:val="24"/>
          <w:szCs w:val="24"/>
        </w:rPr>
      </w:pPr>
      <w:r w:rsidRPr="00664686">
        <w:rPr>
          <w:sz w:val="24"/>
          <w:szCs w:val="24"/>
        </w:rPr>
        <w:t xml:space="preserve">Я даю согласие на использование персональных данных исключительно в целях </w:t>
      </w:r>
      <w:r w:rsidRPr="00664686">
        <w:rPr>
          <w:color w:val="000000"/>
          <w:sz w:val="24"/>
          <w:szCs w:val="24"/>
        </w:rPr>
        <w:t>форм</w:t>
      </w:r>
      <w:r w:rsidRPr="00664686">
        <w:rPr>
          <w:color w:val="000000"/>
          <w:sz w:val="24"/>
          <w:szCs w:val="24"/>
        </w:rPr>
        <w:t>и</w:t>
      </w:r>
      <w:r w:rsidRPr="00664686">
        <w:rPr>
          <w:color w:val="000000"/>
          <w:sz w:val="24"/>
          <w:szCs w:val="24"/>
        </w:rPr>
        <w:t>рования федеральной информационной системы обеспечения проведения государственной ит</w:t>
      </w:r>
      <w:r w:rsidRPr="00664686">
        <w:rPr>
          <w:color w:val="000000"/>
          <w:sz w:val="24"/>
          <w:szCs w:val="24"/>
        </w:rPr>
        <w:t>о</w:t>
      </w:r>
      <w:r w:rsidRPr="00664686">
        <w:rPr>
          <w:color w:val="000000"/>
          <w:sz w:val="24"/>
          <w:szCs w:val="24"/>
        </w:rPr>
        <w:t>говой аттестации обучающихся, освоивших основные образовательные программы основного общего и сред</w:t>
      </w:r>
      <w:r w:rsidR="0067350C">
        <w:rPr>
          <w:color w:val="000000"/>
          <w:sz w:val="24"/>
          <w:szCs w:val="24"/>
        </w:rPr>
        <w:t>него общего образования и</w:t>
      </w:r>
      <w:r w:rsidR="00422D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проведения всероссийской олимпиады школьников</w:t>
      </w:r>
      <w:r w:rsidR="0067350C">
        <w:rPr>
          <w:color w:val="000000"/>
          <w:sz w:val="24"/>
          <w:szCs w:val="24"/>
        </w:rPr>
        <w:t>, а также</w:t>
      </w:r>
      <w:r w:rsidRPr="00664686">
        <w:rPr>
          <w:color w:val="000000"/>
          <w:sz w:val="24"/>
          <w:szCs w:val="24"/>
        </w:rPr>
        <w:t xml:space="preserve"> региональной информационной системы обеспечения проведения государственной итог</w:t>
      </w:r>
      <w:r w:rsidRPr="00664686">
        <w:rPr>
          <w:color w:val="000000"/>
          <w:sz w:val="24"/>
          <w:szCs w:val="24"/>
        </w:rPr>
        <w:t>о</w:t>
      </w:r>
      <w:r w:rsidRPr="00664686">
        <w:rPr>
          <w:color w:val="000000"/>
          <w:sz w:val="24"/>
          <w:szCs w:val="24"/>
        </w:rPr>
        <w:t>вой аттестации обучающихся, освоивших основные образовательные программы основного о</w:t>
      </w:r>
      <w:r w:rsidRPr="00664686">
        <w:rPr>
          <w:color w:val="000000"/>
          <w:sz w:val="24"/>
          <w:szCs w:val="24"/>
        </w:rPr>
        <w:t>б</w:t>
      </w:r>
      <w:r w:rsidRPr="00664686">
        <w:rPr>
          <w:color w:val="000000"/>
          <w:sz w:val="24"/>
          <w:szCs w:val="24"/>
        </w:rPr>
        <w:t xml:space="preserve">щего и среднего общего образования, а также </w:t>
      </w:r>
      <w:r w:rsidR="00F03DFC">
        <w:rPr>
          <w:color w:val="000000"/>
          <w:sz w:val="24"/>
          <w:szCs w:val="24"/>
        </w:rPr>
        <w:t>проведения всероссийской олимпиады школьн</w:t>
      </w:r>
      <w:r w:rsidR="00F03DFC">
        <w:rPr>
          <w:color w:val="000000"/>
          <w:sz w:val="24"/>
          <w:szCs w:val="24"/>
        </w:rPr>
        <w:t>и</w:t>
      </w:r>
      <w:r w:rsidR="00F03DFC">
        <w:rPr>
          <w:color w:val="000000"/>
          <w:sz w:val="24"/>
          <w:szCs w:val="24"/>
        </w:rPr>
        <w:t xml:space="preserve">ков, </w:t>
      </w:r>
      <w:r w:rsidRPr="00664686">
        <w:rPr>
          <w:color w:val="000000"/>
          <w:sz w:val="24"/>
          <w:szCs w:val="24"/>
        </w:rPr>
        <w:t xml:space="preserve">хранение этих </w:t>
      </w:r>
      <w:r w:rsidR="0067350C" w:rsidRPr="00664686">
        <w:rPr>
          <w:color w:val="000000"/>
          <w:sz w:val="24"/>
          <w:szCs w:val="24"/>
        </w:rPr>
        <w:t xml:space="preserve">данных </w:t>
      </w:r>
      <w:r w:rsidRPr="00664686">
        <w:rPr>
          <w:color w:val="000000"/>
          <w:sz w:val="24"/>
          <w:szCs w:val="24"/>
        </w:rPr>
        <w:t xml:space="preserve"> на электронных носителях.</w:t>
      </w:r>
    </w:p>
    <w:p w:rsidR="00664686" w:rsidRPr="00664686" w:rsidRDefault="00664686" w:rsidP="0066468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</w:t>
      </w:r>
      <w:r w:rsidRPr="00664686">
        <w:rPr>
          <w:color w:val="000000"/>
          <w:sz w:val="24"/>
          <w:szCs w:val="24"/>
        </w:rPr>
        <w:t>е</w:t>
      </w:r>
      <w:r w:rsidRPr="00664686">
        <w:rPr>
          <w:color w:val="000000"/>
          <w:sz w:val="24"/>
          <w:szCs w:val="24"/>
        </w:rPr>
        <w:t>нение), использование, передачу третьим лицам для осуществления действий по обмену инфо</w:t>
      </w:r>
      <w:r w:rsidRPr="00664686">
        <w:rPr>
          <w:color w:val="000000"/>
          <w:sz w:val="24"/>
          <w:szCs w:val="24"/>
        </w:rPr>
        <w:t>р</w:t>
      </w:r>
      <w:r w:rsidRPr="00664686">
        <w:rPr>
          <w:color w:val="000000"/>
          <w:sz w:val="24"/>
          <w:szCs w:val="24"/>
        </w:rPr>
        <w:t>мацией (органу исполнительной власти, осуществляющему полномочия в сфере образования, Федеральному бюджетному государственному учреждению «Федеральный центр тестиров</w:t>
      </w:r>
      <w:r w:rsidRPr="00664686">
        <w:rPr>
          <w:color w:val="000000"/>
          <w:sz w:val="24"/>
          <w:szCs w:val="24"/>
        </w:rPr>
        <w:t>а</w:t>
      </w:r>
      <w:r w:rsidRPr="00664686">
        <w:rPr>
          <w:color w:val="000000"/>
          <w:sz w:val="24"/>
          <w:szCs w:val="24"/>
        </w:rPr>
        <w:t>ния», Федеральной службе по надзору в сфере образования и науки), обезличивание, блокиров</w:t>
      </w:r>
      <w:r w:rsidRPr="00664686">
        <w:rPr>
          <w:color w:val="000000"/>
          <w:sz w:val="24"/>
          <w:szCs w:val="24"/>
        </w:rPr>
        <w:t>а</w:t>
      </w:r>
      <w:r w:rsidRPr="00664686">
        <w:rPr>
          <w:color w:val="000000"/>
          <w:sz w:val="24"/>
          <w:szCs w:val="24"/>
        </w:rPr>
        <w:t>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664686" w:rsidRPr="00664686" w:rsidRDefault="00664686" w:rsidP="0066468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 xml:space="preserve">Я проинформирован, что </w:t>
      </w:r>
      <w:r w:rsidRPr="00664686">
        <w:rPr>
          <w:b/>
          <w:bCs/>
          <w:color w:val="000000"/>
          <w:sz w:val="24"/>
          <w:szCs w:val="24"/>
        </w:rPr>
        <w:t>_________________________________</w:t>
      </w:r>
      <w:r w:rsidR="001305CA">
        <w:rPr>
          <w:b/>
          <w:bCs/>
          <w:color w:val="000000"/>
          <w:sz w:val="24"/>
          <w:szCs w:val="24"/>
        </w:rPr>
        <w:t>__________</w:t>
      </w:r>
      <w:r w:rsidRPr="00664686">
        <w:rPr>
          <w:b/>
          <w:bCs/>
          <w:color w:val="000000"/>
          <w:sz w:val="24"/>
          <w:szCs w:val="24"/>
        </w:rPr>
        <w:t>__</w:t>
      </w:r>
      <w:r w:rsidRPr="00664686">
        <w:rPr>
          <w:color w:val="000000"/>
          <w:sz w:val="24"/>
          <w:szCs w:val="24"/>
        </w:rPr>
        <w:t>гарантирует</w:t>
      </w:r>
    </w:p>
    <w:p w:rsidR="00664686" w:rsidRPr="00664686" w:rsidRDefault="00664686" w:rsidP="00664686">
      <w:pPr>
        <w:tabs>
          <w:tab w:val="left" w:pos="4800"/>
          <w:tab w:val="center" w:pos="6447"/>
        </w:tabs>
        <w:spacing w:before="120"/>
        <w:ind w:firstLine="709"/>
        <w:contextualSpacing/>
        <w:rPr>
          <w:i/>
          <w:color w:val="000000"/>
          <w:sz w:val="24"/>
          <w:szCs w:val="24"/>
          <w:vertAlign w:val="superscript"/>
        </w:rPr>
      </w:pPr>
      <w:r w:rsidRPr="00664686">
        <w:rPr>
          <w:i/>
          <w:sz w:val="24"/>
          <w:szCs w:val="24"/>
          <w:vertAlign w:val="superscript"/>
        </w:rPr>
        <w:t xml:space="preserve">                                                                                               (наименование организации</w:t>
      </w:r>
      <w:r w:rsidRPr="00664686">
        <w:rPr>
          <w:i/>
          <w:color w:val="000000"/>
          <w:sz w:val="24"/>
          <w:szCs w:val="24"/>
          <w:vertAlign w:val="superscript"/>
        </w:rPr>
        <w:t>)</w:t>
      </w:r>
    </w:p>
    <w:p w:rsidR="00664686" w:rsidRPr="00664686" w:rsidRDefault="00664686" w:rsidP="00664686">
      <w:pPr>
        <w:shd w:val="clear" w:color="auto" w:fill="FFFFFF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>обработку моих персональных данных в соответствии с действующим</w:t>
      </w:r>
      <w:r w:rsidR="00422D3B">
        <w:rPr>
          <w:color w:val="000000"/>
          <w:sz w:val="24"/>
          <w:szCs w:val="24"/>
        </w:rPr>
        <w:t xml:space="preserve"> </w:t>
      </w:r>
      <w:r w:rsidRPr="00664686">
        <w:rPr>
          <w:color w:val="000000"/>
          <w:sz w:val="24"/>
          <w:szCs w:val="24"/>
        </w:rPr>
        <w:t>законодательством Ро</w:t>
      </w:r>
      <w:r w:rsidRPr="00664686">
        <w:rPr>
          <w:color w:val="000000"/>
          <w:sz w:val="24"/>
          <w:szCs w:val="24"/>
        </w:rPr>
        <w:t>с</w:t>
      </w:r>
      <w:r w:rsidRPr="00664686">
        <w:rPr>
          <w:color w:val="000000"/>
          <w:sz w:val="24"/>
          <w:szCs w:val="24"/>
        </w:rPr>
        <w:t>сийской Федерации как неавтоматизированным, так и автоматизированным способами.</w:t>
      </w:r>
    </w:p>
    <w:p w:rsidR="00664686" w:rsidRPr="00664686" w:rsidRDefault="00664686" w:rsidP="0066468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664686" w:rsidRPr="00664686" w:rsidRDefault="00664686" w:rsidP="0066468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>Данное согласие может быть отозвано в любой момент по моему письменному заявл</w:t>
      </w:r>
      <w:r w:rsidRPr="00664686">
        <w:rPr>
          <w:color w:val="000000"/>
          <w:sz w:val="24"/>
          <w:szCs w:val="24"/>
        </w:rPr>
        <w:t>е</w:t>
      </w:r>
      <w:r w:rsidRPr="00664686">
        <w:rPr>
          <w:color w:val="000000"/>
          <w:sz w:val="24"/>
          <w:szCs w:val="24"/>
        </w:rPr>
        <w:t xml:space="preserve">нию. </w:t>
      </w:r>
    </w:p>
    <w:p w:rsidR="00664686" w:rsidRPr="00664686" w:rsidRDefault="00664686" w:rsidP="0066468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64686">
        <w:rPr>
          <w:color w:val="000000"/>
          <w:sz w:val="24"/>
          <w:szCs w:val="24"/>
        </w:rPr>
        <w:t>Я подтверждаю, что, давая такое согласие, я действую по собственной воле и в своих и</w:t>
      </w:r>
      <w:r w:rsidRPr="00664686">
        <w:rPr>
          <w:color w:val="000000"/>
          <w:sz w:val="24"/>
          <w:szCs w:val="24"/>
        </w:rPr>
        <w:t>н</w:t>
      </w:r>
      <w:r w:rsidRPr="00664686">
        <w:rPr>
          <w:color w:val="000000"/>
          <w:sz w:val="24"/>
          <w:szCs w:val="24"/>
        </w:rPr>
        <w:t>тересах.</w:t>
      </w:r>
    </w:p>
    <w:p w:rsidR="00664686" w:rsidRPr="00664686" w:rsidRDefault="00664686" w:rsidP="00664686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664686" w:rsidRPr="00664686" w:rsidRDefault="00664686" w:rsidP="00664686">
      <w:pPr>
        <w:shd w:val="clear" w:color="auto" w:fill="FFFFFF"/>
        <w:ind w:firstLine="709"/>
        <w:jc w:val="both"/>
        <w:rPr>
          <w:sz w:val="24"/>
          <w:szCs w:val="24"/>
        </w:rPr>
      </w:pPr>
      <w:r w:rsidRPr="00664686">
        <w:rPr>
          <w:color w:val="000000"/>
          <w:sz w:val="24"/>
          <w:szCs w:val="24"/>
        </w:rPr>
        <w:t> "____" ___________ 201__ г.                  _____________ /_____________/</w:t>
      </w:r>
    </w:p>
    <w:p w:rsidR="00664686" w:rsidRPr="00664686" w:rsidRDefault="00664686" w:rsidP="000261C9">
      <w:pPr>
        <w:rPr>
          <w:sz w:val="24"/>
          <w:szCs w:val="24"/>
        </w:rPr>
      </w:pPr>
    </w:p>
    <w:sectPr w:rsidR="00664686" w:rsidRPr="00664686" w:rsidSect="0016325F">
      <w:headerReference w:type="default" r:id="rId9"/>
      <w:pgSz w:w="11907" w:h="16840" w:code="9"/>
      <w:pgMar w:top="709" w:right="425" w:bottom="851" w:left="147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E66" w:rsidRDefault="00EE5E66">
      <w:r>
        <w:separator/>
      </w:r>
    </w:p>
  </w:endnote>
  <w:endnote w:type="continuationSeparator" w:id="1">
    <w:p w:rsidR="00EE5E66" w:rsidRDefault="00EE5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E66" w:rsidRDefault="00EE5E66">
      <w:r>
        <w:separator/>
      </w:r>
    </w:p>
  </w:footnote>
  <w:footnote w:type="continuationSeparator" w:id="1">
    <w:p w:rsidR="00EE5E66" w:rsidRDefault="00EE5E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B44" w:rsidRDefault="00821B44">
    <w:pPr>
      <w:pStyle w:val="a3"/>
      <w:jc w:val="center"/>
      <w:rPr>
        <w:sz w:val="24"/>
        <w:szCs w:val="24"/>
      </w:rPr>
    </w:pPr>
    <w:r>
      <w:rPr>
        <w:sz w:val="24"/>
        <w:szCs w:val="24"/>
      </w:rPr>
      <w:t xml:space="preserve">- </w:t>
    </w:r>
    <w:r w:rsidR="00945A26">
      <w:rPr>
        <w:rStyle w:val="a5"/>
      </w:rPr>
      <w:fldChar w:fldCharType="begin"/>
    </w:r>
    <w:r>
      <w:rPr>
        <w:rStyle w:val="a5"/>
      </w:rPr>
      <w:instrText xml:space="preserve"> PAGE </w:instrText>
    </w:r>
    <w:r w:rsidR="00945A26">
      <w:rPr>
        <w:rStyle w:val="a5"/>
      </w:rPr>
      <w:fldChar w:fldCharType="separate"/>
    </w:r>
    <w:r w:rsidR="008B26AB">
      <w:rPr>
        <w:rStyle w:val="a5"/>
        <w:noProof/>
      </w:rPr>
      <w:t>11</w:t>
    </w:r>
    <w:r w:rsidR="00945A26">
      <w:rPr>
        <w:rStyle w:val="a5"/>
      </w:rPr>
      <w:fldChar w:fldCharType="end"/>
    </w:r>
    <w:r>
      <w:rPr>
        <w:rStyle w:val="a5"/>
      </w:rPr>
      <w:t xml:space="preserve"> -</w:t>
    </w:r>
  </w:p>
  <w:p w:rsidR="00821B44" w:rsidRDefault="00821B44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E4C"/>
    <w:multiLevelType w:val="multilevel"/>
    <w:tmpl w:val="5E52E48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0E005783"/>
    <w:multiLevelType w:val="multilevel"/>
    <w:tmpl w:val="F00CC2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404681F"/>
    <w:multiLevelType w:val="hybridMultilevel"/>
    <w:tmpl w:val="B7443F0C"/>
    <w:lvl w:ilvl="0" w:tplc="C7D6D2FC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741BD0"/>
    <w:multiLevelType w:val="multilevel"/>
    <w:tmpl w:val="59A6AE2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50FA5877"/>
    <w:multiLevelType w:val="multilevel"/>
    <w:tmpl w:val="59A6AE2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5BA92756"/>
    <w:multiLevelType w:val="singleLevel"/>
    <w:tmpl w:val="AEBAC5BE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>
    <w:nsid w:val="5F4F3009"/>
    <w:multiLevelType w:val="multilevel"/>
    <w:tmpl w:val="59A6AE2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61572276"/>
    <w:multiLevelType w:val="hybridMultilevel"/>
    <w:tmpl w:val="87008BAA"/>
    <w:lvl w:ilvl="0" w:tplc="A5BCB992">
      <w:start w:val="7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61717B7F"/>
    <w:multiLevelType w:val="hybridMultilevel"/>
    <w:tmpl w:val="8E1AFAA8"/>
    <w:lvl w:ilvl="0" w:tplc="DCCACB3E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C4E3F95"/>
    <w:multiLevelType w:val="multilevel"/>
    <w:tmpl w:val="F96439A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72C25803"/>
    <w:multiLevelType w:val="singleLevel"/>
    <w:tmpl w:val="9E548E0C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6945C0"/>
    <w:rsid w:val="00007706"/>
    <w:rsid w:val="0001116A"/>
    <w:rsid w:val="00020C86"/>
    <w:rsid w:val="0002253C"/>
    <w:rsid w:val="000261C9"/>
    <w:rsid w:val="000262A1"/>
    <w:rsid w:val="00041528"/>
    <w:rsid w:val="00046AF5"/>
    <w:rsid w:val="000511F4"/>
    <w:rsid w:val="00065408"/>
    <w:rsid w:val="000716DD"/>
    <w:rsid w:val="000762C5"/>
    <w:rsid w:val="00076B6D"/>
    <w:rsid w:val="000837D0"/>
    <w:rsid w:val="00091CB0"/>
    <w:rsid w:val="00093316"/>
    <w:rsid w:val="000A2533"/>
    <w:rsid w:val="000A67C7"/>
    <w:rsid w:val="000B3AF5"/>
    <w:rsid w:val="000E507D"/>
    <w:rsid w:val="000E554E"/>
    <w:rsid w:val="001305CA"/>
    <w:rsid w:val="00131794"/>
    <w:rsid w:val="0013221D"/>
    <w:rsid w:val="00142194"/>
    <w:rsid w:val="00143FD6"/>
    <w:rsid w:val="001450F6"/>
    <w:rsid w:val="0016286F"/>
    <w:rsid w:val="0016325F"/>
    <w:rsid w:val="001754F0"/>
    <w:rsid w:val="001779A5"/>
    <w:rsid w:val="0018429E"/>
    <w:rsid w:val="001866D8"/>
    <w:rsid w:val="0019565C"/>
    <w:rsid w:val="001A021D"/>
    <w:rsid w:val="001A1F09"/>
    <w:rsid w:val="001B0011"/>
    <w:rsid w:val="001B1343"/>
    <w:rsid w:val="001B37C2"/>
    <w:rsid w:val="001C7E70"/>
    <w:rsid w:val="001E137C"/>
    <w:rsid w:val="001F623A"/>
    <w:rsid w:val="001F6DF2"/>
    <w:rsid w:val="00210DAD"/>
    <w:rsid w:val="0022358D"/>
    <w:rsid w:val="00227F9D"/>
    <w:rsid w:val="0023174D"/>
    <w:rsid w:val="00232952"/>
    <w:rsid w:val="00236102"/>
    <w:rsid w:val="0023751D"/>
    <w:rsid w:val="0024062A"/>
    <w:rsid w:val="00240756"/>
    <w:rsid w:val="002431FC"/>
    <w:rsid w:val="00245B93"/>
    <w:rsid w:val="002522CF"/>
    <w:rsid w:val="00267919"/>
    <w:rsid w:val="00274A7B"/>
    <w:rsid w:val="0028631C"/>
    <w:rsid w:val="002873A4"/>
    <w:rsid w:val="00287D88"/>
    <w:rsid w:val="00287ED2"/>
    <w:rsid w:val="00294D57"/>
    <w:rsid w:val="0029572E"/>
    <w:rsid w:val="00297343"/>
    <w:rsid w:val="002A3B83"/>
    <w:rsid w:val="002A6061"/>
    <w:rsid w:val="002B1CDD"/>
    <w:rsid w:val="002B1D56"/>
    <w:rsid w:val="002B4089"/>
    <w:rsid w:val="002C591D"/>
    <w:rsid w:val="002C5B15"/>
    <w:rsid w:val="002E31E7"/>
    <w:rsid w:val="002E3FAC"/>
    <w:rsid w:val="002F66AD"/>
    <w:rsid w:val="0032453F"/>
    <w:rsid w:val="00327CD9"/>
    <w:rsid w:val="00331A6F"/>
    <w:rsid w:val="0035494D"/>
    <w:rsid w:val="00362AA7"/>
    <w:rsid w:val="003735BF"/>
    <w:rsid w:val="0039042F"/>
    <w:rsid w:val="003A32C2"/>
    <w:rsid w:val="003A3E15"/>
    <w:rsid w:val="003A45D9"/>
    <w:rsid w:val="003B361F"/>
    <w:rsid w:val="003D1C51"/>
    <w:rsid w:val="003E1084"/>
    <w:rsid w:val="003E16C1"/>
    <w:rsid w:val="003E2ABF"/>
    <w:rsid w:val="003F11E3"/>
    <w:rsid w:val="003F2E59"/>
    <w:rsid w:val="004027AC"/>
    <w:rsid w:val="00403F0B"/>
    <w:rsid w:val="00410C73"/>
    <w:rsid w:val="00412FE1"/>
    <w:rsid w:val="00422D3B"/>
    <w:rsid w:val="00425805"/>
    <w:rsid w:val="00447757"/>
    <w:rsid w:val="00452AF4"/>
    <w:rsid w:val="00466CD6"/>
    <w:rsid w:val="00466E57"/>
    <w:rsid w:val="0047606B"/>
    <w:rsid w:val="00480357"/>
    <w:rsid w:val="00485A90"/>
    <w:rsid w:val="00490D67"/>
    <w:rsid w:val="0049449A"/>
    <w:rsid w:val="004A01D8"/>
    <w:rsid w:val="004B2D43"/>
    <w:rsid w:val="004B4202"/>
    <w:rsid w:val="004D3C7E"/>
    <w:rsid w:val="004D59B2"/>
    <w:rsid w:val="004E64F9"/>
    <w:rsid w:val="004F0DC1"/>
    <w:rsid w:val="004F0EEE"/>
    <w:rsid w:val="004F10DE"/>
    <w:rsid w:val="005142F9"/>
    <w:rsid w:val="005179AC"/>
    <w:rsid w:val="00524A4F"/>
    <w:rsid w:val="00545FE7"/>
    <w:rsid w:val="00554B80"/>
    <w:rsid w:val="00555BC7"/>
    <w:rsid w:val="005746E7"/>
    <w:rsid w:val="00580B22"/>
    <w:rsid w:val="005A2688"/>
    <w:rsid w:val="005A53DF"/>
    <w:rsid w:val="005A7006"/>
    <w:rsid w:val="005B4960"/>
    <w:rsid w:val="005D18CD"/>
    <w:rsid w:val="005E156A"/>
    <w:rsid w:val="005F13F3"/>
    <w:rsid w:val="005F4495"/>
    <w:rsid w:val="005F4681"/>
    <w:rsid w:val="006019CB"/>
    <w:rsid w:val="00604674"/>
    <w:rsid w:val="00612E9F"/>
    <w:rsid w:val="00624F19"/>
    <w:rsid w:val="0062666B"/>
    <w:rsid w:val="006302AB"/>
    <w:rsid w:val="00633B9E"/>
    <w:rsid w:val="006366D4"/>
    <w:rsid w:val="006464FB"/>
    <w:rsid w:val="00653281"/>
    <w:rsid w:val="00654343"/>
    <w:rsid w:val="0065644A"/>
    <w:rsid w:val="00656570"/>
    <w:rsid w:val="00661F7F"/>
    <w:rsid w:val="00664686"/>
    <w:rsid w:val="0066766E"/>
    <w:rsid w:val="0067350C"/>
    <w:rsid w:val="00691C08"/>
    <w:rsid w:val="006945C0"/>
    <w:rsid w:val="006A10CE"/>
    <w:rsid w:val="006B1C99"/>
    <w:rsid w:val="006B3E16"/>
    <w:rsid w:val="006C29B7"/>
    <w:rsid w:val="006C45BF"/>
    <w:rsid w:val="006C5581"/>
    <w:rsid w:val="006C7323"/>
    <w:rsid w:val="006D46A1"/>
    <w:rsid w:val="006E20F3"/>
    <w:rsid w:val="006E7F8A"/>
    <w:rsid w:val="006F56FD"/>
    <w:rsid w:val="00707A63"/>
    <w:rsid w:val="0071792E"/>
    <w:rsid w:val="00725B8B"/>
    <w:rsid w:val="00726161"/>
    <w:rsid w:val="00730813"/>
    <w:rsid w:val="00732F18"/>
    <w:rsid w:val="00763D3F"/>
    <w:rsid w:val="00764703"/>
    <w:rsid w:val="007668B1"/>
    <w:rsid w:val="00776C01"/>
    <w:rsid w:val="007869F5"/>
    <w:rsid w:val="00790B0D"/>
    <w:rsid w:val="007967F9"/>
    <w:rsid w:val="007A5A8D"/>
    <w:rsid w:val="007B295C"/>
    <w:rsid w:val="007B38CB"/>
    <w:rsid w:val="007B3B48"/>
    <w:rsid w:val="007B5037"/>
    <w:rsid w:val="007D6B0C"/>
    <w:rsid w:val="007D7A71"/>
    <w:rsid w:val="007E09FD"/>
    <w:rsid w:val="007E5AFB"/>
    <w:rsid w:val="00804C91"/>
    <w:rsid w:val="008059FF"/>
    <w:rsid w:val="00806447"/>
    <w:rsid w:val="00817510"/>
    <w:rsid w:val="00821B44"/>
    <w:rsid w:val="00824BA4"/>
    <w:rsid w:val="0082601E"/>
    <w:rsid w:val="00831062"/>
    <w:rsid w:val="008330C5"/>
    <w:rsid w:val="00834F0B"/>
    <w:rsid w:val="00847E48"/>
    <w:rsid w:val="00861960"/>
    <w:rsid w:val="00876FAA"/>
    <w:rsid w:val="00892CBF"/>
    <w:rsid w:val="008A36A7"/>
    <w:rsid w:val="008B055B"/>
    <w:rsid w:val="008B1507"/>
    <w:rsid w:val="008B26AB"/>
    <w:rsid w:val="008C08E7"/>
    <w:rsid w:val="008D2881"/>
    <w:rsid w:val="008D6ADC"/>
    <w:rsid w:val="008E4FC1"/>
    <w:rsid w:val="009109E5"/>
    <w:rsid w:val="009121F9"/>
    <w:rsid w:val="00925AF4"/>
    <w:rsid w:val="0092625A"/>
    <w:rsid w:val="00942AE5"/>
    <w:rsid w:val="00945A26"/>
    <w:rsid w:val="0096010D"/>
    <w:rsid w:val="009711A8"/>
    <w:rsid w:val="00974D84"/>
    <w:rsid w:val="00975120"/>
    <w:rsid w:val="00981BE7"/>
    <w:rsid w:val="009830FE"/>
    <w:rsid w:val="00996511"/>
    <w:rsid w:val="009A28AE"/>
    <w:rsid w:val="009A35EE"/>
    <w:rsid w:val="009A5876"/>
    <w:rsid w:val="009B6341"/>
    <w:rsid w:val="009C7C81"/>
    <w:rsid w:val="009D089A"/>
    <w:rsid w:val="009D25A4"/>
    <w:rsid w:val="009D3DA7"/>
    <w:rsid w:val="009D4A4A"/>
    <w:rsid w:val="009E292A"/>
    <w:rsid w:val="009E7F6C"/>
    <w:rsid w:val="009F428A"/>
    <w:rsid w:val="00A102ED"/>
    <w:rsid w:val="00A246D5"/>
    <w:rsid w:val="00A25FED"/>
    <w:rsid w:val="00A333E7"/>
    <w:rsid w:val="00A505BB"/>
    <w:rsid w:val="00A50D99"/>
    <w:rsid w:val="00A51687"/>
    <w:rsid w:val="00A648D6"/>
    <w:rsid w:val="00A653F9"/>
    <w:rsid w:val="00A70DEF"/>
    <w:rsid w:val="00A77AF2"/>
    <w:rsid w:val="00A82120"/>
    <w:rsid w:val="00A90E2F"/>
    <w:rsid w:val="00AA71FB"/>
    <w:rsid w:val="00AC3996"/>
    <w:rsid w:val="00AC5A97"/>
    <w:rsid w:val="00AE21E7"/>
    <w:rsid w:val="00AE52D3"/>
    <w:rsid w:val="00AE59E4"/>
    <w:rsid w:val="00AE5D9A"/>
    <w:rsid w:val="00AE6ADA"/>
    <w:rsid w:val="00AF3D05"/>
    <w:rsid w:val="00B026C7"/>
    <w:rsid w:val="00B06A62"/>
    <w:rsid w:val="00B06B6A"/>
    <w:rsid w:val="00B06F2F"/>
    <w:rsid w:val="00B22C8F"/>
    <w:rsid w:val="00B24B47"/>
    <w:rsid w:val="00B3032D"/>
    <w:rsid w:val="00B37F7F"/>
    <w:rsid w:val="00B623C8"/>
    <w:rsid w:val="00B74934"/>
    <w:rsid w:val="00B85685"/>
    <w:rsid w:val="00B906EF"/>
    <w:rsid w:val="00B91404"/>
    <w:rsid w:val="00B92478"/>
    <w:rsid w:val="00B94312"/>
    <w:rsid w:val="00BA13EE"/>
    <w:rsid w:val="00BA27F4"/>
    <w:rsid w:val="00BD1812"/>
    <w:rsid w:val="00BD69A1"/>
    <w:rsid w:val="00BD7989"/>
    <w:rsid w:val="00BE036B"/>
    <w:rsid w:val="00C01FE1"/>
    <w:rsid w:val="00C16720"/>
    <w:rsid w:val="00C1686E"/>
    <w:rsid w:val="00C2182C"/>
    <w:rsid w:val="00C32A20"/>
    <w:rsid w:val="00C35817"/>
    <w:rsid w:val="00C42D1F"/>
    <w:rsid w:val="00C44CB8"/>
    <w:rsid w:val="00C63D93"/>
    <w:rsid w:val="00C653E7"/>
    <w:rsid w:val="00C663AE"/>
    <w:rsid w:val="00C72B26"/>
    <w:rsid w:val="00C81952"/>
    <w:rsid w:val="00C81B6B"/>
    <w:rsid w:val="00C824BA"/>
    <w:rsid w:val="00C92991"/>
    <w:rsid w:val="00CB7E24"/>
    <w:rsid w:val="00CC4926"/>
    <w:rsid w:val="00CE39DC"/>
    <w:rsid w:val="00D043CD"/>
    <w:rsid w:val="00D04621"/>
    <w:rsid w:val="00D3210E"/>
    <w:rsid w:val="00D404C5"/>
    <w:rsid w:val="00D40E93"/>
    <w:rsid w:val="00D426C4"/>
    <w:rsid w:val="00D430B1"/>
    <w:rsid w:val="00D5580D"/>
    <w:rsid w:val="00D56B9A"/>
    <w:rsid w:val="00D91ED2"/>
    <w:rsid w:val="00D93D25"/>
    <w:rsid w:val="00DA2F3B"/>
    <w:rsid w:val="00DA5229"/>
    <w:rsid w:val="00DB3221"/>
    <w:rsid w:val="00DC0DD8"/>
    <w:rsid w:val="00DC16E9"/>
    <w:rsid w:val="00DF132F"/>
    <w:rsid w:val="00DF4D12"/>
    <w:rsid w:val="00E0184E"/>
    <w:rsid w:val="00E02D7F"/>
    <w:rsid w:val="00E34419"/>
    <w:rsid w:val="00E3632E"/>
    <w:rsid w:val="00E41717"/>
    <w:rsid w:val="00E44EA2"/>
    <w:rsid w:val="00E45447"/>
    <w:rsid w:val="00E51393"/>
    <w:rsid w:val="00E606B5"/>
    <w:rsid w:val="00E9176C"/>
    <w:rsid w:val="00E97A63"/>
    <w:rsid w:val="00EA032F"/>
    <w:rsid w:val="00EB0C4F"/>
    <w:rsid w:val="00EC41F0"/>
    <w:rsid w:val="00EE4DBE"/>
    <w:rsid w:val="00EE5E66"/>
    <w:rsid w:val="00EE6324"/>
    <w:rsid w:val="00EF742D"/>
    <w:rsid w:val="00F03DFC"/>
    <w:rsid w:val="00F15C7E"/>
    <w:rsid w:val="00F212D9"/>
    <w:rsid w:val="00F4222C"/>
    <w:rsid w:val="00F47588"/>
    <w:rsid w:val="00F66EAB"/>
    <w:rsid w:val="00F745F8"/>
    <w:rsid w:val="00F87EC3"/>
    <w:rsid w:val="00F87FF6"/>
    <w:rsid w:val="00F91A50"/>
    <w:rsid w:val="00F93BCD"/>
    <w:rsid w:val="00FB657E"/>
    <w:rsid w:val="00FB784B"/>
    <w:rsid w:val="00FC1BA4"/>
    <w:rsid w:val="00FD791F"/>
    <w:rsid w:val="00FE5FDE"/>
    <w:rsid w:val="00FF00A9"/>
    <w:rsid w:val="00FF3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36B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3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E036B"/>
  </w:style>
  <w:style w:type="paragraph" w:styleId="a6">
    <w:name w:val="Body Text Indent"/>
    <w:basedOn w:val="a"/>
    <w:link w:val="a7"/>
    <w:rsid w:val="00BE036B"/>
    <w:pPr>
      <w:ind w:firstLine="709"/>
    </w:pPr>
    <w:rPr>
      <w:sz w:val="28"/>
      <w:szCs w:val="28"/>
    </w:rPr>
  </w:style>
  <w:style w:type="paragraph" w:styleId="20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8">
    <w:name w:val="Body Text"/>
    <w:basedOn w:val="a"/>
    <w:rsid w:val="00BE036B"/>
    <w:pPr>
      <w:ind w:right="6124"/>
      <w:jc w:val="both"/>
    </w:pPr>
    <w:rPr>
      <w:sz w:val="28"/>
      <w:szCs w:val="28"/>
    </w:rPr>
  </w:style>
  <w:style w:type="paragraph" w:styleId="a9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a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b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7">
    <w:name w:val="Основной текст с отступом Знак"/>
    <w:basedOn w:val="a0"/>
    <w:link w:val="a6"/>
    <w:rsid w:val="00041528"/>
    <w:rPr>
      <w:sz w:val="28"/>
      <w:szCs w:val="28"/>
    </w:rPr>
  </w:style>
  <w:style w:type="paragraph" w:styleId="ad">
    <w:name w:val="Balloon Text"/>
    <w:basedOn w:val="a"/>
    <w:link w:val="ae"/>
    <w:rsid w:val="00EE4D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4DBE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8310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Гипертекстовая ссылка"/>
    <w:basedOn w:val="aa"/>
    <w:uiPriority w:val="99"/>
    <w:rsid w:val="00FF00A9"/>
    <w:rPr>
      <w:b/>
      <w:bCs/>
      <w:color w:val="008000"/>
      <w:sz w:val="20"/>
      <w:szCs w:val="20"/>
    </w:rPr>
  </w:style>
  <w:style w:type="paragraph" w:styleId="af1">
    <w:name w:val="List Paragraph"/>
    <w:basedOn w:val="a"/>
    <w:uiPriority w:val="34"/>
    <w:qFormat/>
    <w:rsid w:val="0092625A"/>
    <w:pPr>
      <w:ind w:left="720"/>
      <w:contextualSpacing/>
    </w:pPr>
  </w:style>
  <w:style w:type="paragraph" w:customStyle="1" w:styleId="Default">
    <w:name w:val="Default"/>
    <w:uiPriority w:val="99"/>
    <w:rsid w:val="006646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36B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3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E036B"/>
  </w:style>
  <w:style w:type="paragraph" w:styleId="a6">
    <w:name w:val="Body Text Indent"/>
    <w:basedOn w:val="a"/>
    <w:link w:val="a7"/>
    <w:rsid w:val="00BE036B"/>
    <w:pPr>
      <w:ind w:firstLine="709"/>
    </w:pPr>
    <w:rPr>
      <w:sz w:val="28"/>
      <w:szCs w:val="28"/>
    </w:rPr>
  </w:style>
  <w:style w:type="paragraph" w:styleId="20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8">
    <w:name w:val="Body Text"/>
    <w:basedOn w:val="a"/>
    <w:rsid w:val="00BE036B"/>
    <w:pPr>
      <w:ind w:right="6124"/>
      <w:jc w:val="both"/>
    </w:pPr>
    <w:rPr>
      <w:sz w:val="28"/>
      <w:szCs w:val="28"/>
    </w:rPr>
  </w:style>
  <w:style w:type="paragraph" w:styleId="a9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a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b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7">
    <w:name w:val="Основной текст с отступом Знак"/>
    <w:basedOn w:val="a0"/>
    <w:link w:val="a6"/>
    <w:rsid w:val="00041528"/>
    <w:rPr>
      <w:sz w:val="28"/>
      <w:szCs w:val="28"/>
    </w:rPr>
  </w:style>
  <w:style w:type="paragraph" w:styleId="ad">
    <w:name w:val="Balloon Text"/>
    <w:basedOn w:val="a"/>
    <w:link w:val="ae"/>
    <w:rsid w:val="00EE4D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4DBE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8310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Гипертекстовая ссылка"/>
    <w:basedOn w:val="aa"/>
    <w:uiPriority w:val="99"/>
    <w:rsid w:val="00FF00A9"/>
    <w:rPr>
      <w:b/>
      <w:bCs/>
      <w:color w:val="008000"/>
      <w:sz w:val="20"/>
      <w:szCs w:val="20"/>
    </w:rPr>
  </w:style>
  <w:style w:type="paragraph" w:styleId="af1">
    <w:name w:val="List Paragraph"/>
    <w:basedOn w:val="a"/>
    <w:uiPriority w:val="34"/>
    <w:qFormat/>
    <w:rsid w:val="0092625A"/>
    <w:pPr>
      <w:ind w:left="720"/>
      <w:contextualSpacing/>
    </w:pPr>
  </w:style>
  <w:style w:type="paragraph" w:customStyle="1" w:styleId="Default">
    <w:name w:val="Default"/>
    <w:uiPriority w:val="99"/>
    <w:rsid w:val="006646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sov_vv\Desktop\&#1089;%20&#1088;&#1072;&#1073;&#1086;&#1095;&#1077;&#1075;&#1086;%20&#1089;&#1090;&#1086;&#1083;&#1072;%20&#1058;&#1072;&#1088;&#1072;&#1089;&#1086;&#1074;&#1072;\&#1087;&#1088;&#1080;&#1082;&#1072;&#1079;%20&#1086;&#1090;&#1092;&#1086;&#1088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39018-88D3-4B02-91CC-4B7DA11F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отформ</Template>
  <TotalTime>5</TotalTime>
  <Pages>11</Pages>
  <Words>2952</Words>
  <Characters>16828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Планета Земля</Company>
  <LinksUpToDate>false</LinksUpToDate>
  <CharactersWithSpaces>19741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tarasov_vv</dc:creator>
  <cp:lastModifiedBy>User</cp:lastModifiedBy>
  <cp:revision>5</cp:revision>
  <cp:lastPrinted>2016-06-22T13:14:00Z</cp:lastPrinted>
  <dcterms:created xsi:type="dcterms:W3CDTF">2016-01-26T09:42:00Z</dcterms:created>
  <dcterms:modified xsi:type="dcterms:W3CDTF">2017-03-15T12:03:00Z</dcterms:modified>
</cp:coreProperties>
</file>